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tblW w:w="10490" w:type="dxa"/>
        <w:jc w:val="center"/>
        <w:tblLayout w:type="fixed"/>
        <w:tblLook w:val="0600" w:firstRow="0" w:lastRow="0" w:firstColumn="0" w:lastColumn="0" w:noHBand="1" w:noVBand="1"/>
      </w:tblPr>
      <w:tblGrid>
        <w:gridCol w:w="10490"/>
      </w:tblGrid>
      <w:tr w:rsidR="00131BC8" w:rsidRPr="00001044" w:rsidTr="002422D7">
        <w:trPr>
          <w:cantSplit/>
          <w:trHeight w:hRule="exact" w:val="1739"/>
          <w:jc w:val="center"/>
        </w:trPr>
        <w:tc>
          <w:tcPr>
            <w:tcW w:w="10490" w:type="dxa"/>
            <w:vAlign w:val="top"/>
          </w:tcPr>
          <w:p w:rsidR="00131BC8" w:rsidRPr="00001044" w:rsidRDefault="00C84318" w:rsidP="001F18E8">
            <w:pPr>
              <w:pStyle w:val="af9"/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6FAB497F" wp14:editId="192F82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6391275" cy="132415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75" cy="132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115C6" w:rsidRPr="00001044" w:rsidTr="002422D7">
        <w:trPr>
          <w:trHeight w:hRule="exact" w:val="95"/>
          <w:jc w:val="center"/>
        </w:trPr>
        <w:tc>
          <w:tcPr>
            <w:tcW w:w="10490" w:type="dxa"/>
          </w:tcPr>
          <w:p w:rsidR="00A96740" w:rsidRPr="00001044" w:rsidRDefault="00A96740" w:rsidP="00824282">
            <w:pPr>
              <w:pStyle w:val="af9"/>
              <w:ind w:left="284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D115C6" w:rsidRPr="00001044" w:rsidTr="002422D7">
        <w:trPr>
          <w:cantSplit/>
          <w:trHeight w:hRule="exact" w:val="454"/>
          <w:jc w:val="center"/>
        </w:trPr>
        <w:tc>
          <w:tcPr>
            <w:tcW w:w="10490" w:type="dxa"/>
          </w:tcPr>
          <w:p w:rsidR="00522129" w:rsidRPr="00001044" w:rsidRDefault="00522129" w:rsidP="00824282">
            <w:pPr>
              <w:pStyle w:val="af9"/>
              <w:ind w:left="284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C316B2" w:rsidRPr="00001044" w:rsidTr="002422D7">
        <w:trPr>
          <w:trHeight w:val="1814"/>
          <w:jc w:val="center"/>
        </w:trPr>
        <w:tc>
          <w:tcPr>
            <w:tcW w:w="10490" w:type="dxa"/>
          </w:tcPr>
          <w:p w:rsidR="003D37CE" w:rsidRPr="001D0420" w:rsidRDefault="003D37CE" w:rsidP="000A59EF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>ДОКУМЕНТАЦИЯ ПО ПЛАНИРОВКЕ ТЕРРИТОРИИ ДЛЯ РАЗМЕЩЕНИЯ ОБЪЕК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ТА ТРУБОПРОВОДНОГО ТРАНСПОРТА</w:t>
            </w:r>
            <w:r w:rsidR="00FB0CB1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МЕСТНОГО</w:t>
            </w: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ЗНАЧЕНИЯ</w:t>
            </w:r>
          </w:p>
          <w:p w:rsidR="003D37CE" w:rsidRPr="001D0420" w:rsidRDefault="003D37CE" w:rsidP="000A59EF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>«ГАЗИФИКАЦИЯ КОТЕЛЬНОЙ ЛПДС «ЮЖНЫЙ БАЛЫК».</w:t>
            </w:r>
          </w:p>
          <w:p w:rsidR="003D37CE" w:rsidRPr="001D0420" w:rsidRDefault="003D37CE" w:rsidP="000A59EF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>НЕФТЕЮГАНСКОЕ УМН»</w:t>
            </w:r>
          </w:p>
          <w:p w:rsidR="00C316B2" w:rsidRPr="00001044" w:rsidRDefault="00C316B2" w:rsidP="00C316B2">
            <w:pPr>
              <w:pStyle w:val="af7"/>
              <w:rPr>
                <w:rFonts w:ascii="Arial" w:hAnsi="Arial" w:cs="Arial"/>
              </w:rPr>
            </w:pPr>
          </w:p>
        </w:tc>
      </w:tr>
      <w:tr w:rsidR="00C316B2" w:rsidRPr="00001044" w:rsidTr="002422D7">
        <w:trPr>
          <w:cantSplit/>
          <w:trHeight w:val="907"/>
          <w:jc w:val="center"/>
        </w:trPr>
        <w:tc>
          <w:tcPr>
            <w:tcW w:w="10490" w:type="dxa"/>
          </w:tcPr>
          <w:p w:rsidR="003D37CE" w:rsidRPr="00BB16DE" w:rsidRDefault="003D37CE" w:rsidP="003D37CE">
            <w:pPr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BB16DE">
              <w:rPr>
                <w:rFonts w:ascii="Arial" w:hAnsi="Arial" w:cs="Arial"/>
                <w:b/>
                <w:caps/>
                <w:sz w:val="28"/>
                <w:szCs w:val="28"/>
              </w:rPr>
              <w:t>ПРОЕКТ ПЛАНИРОВКИ И МЕЖЕВАНИЯ ТЕРРИТОРИ</w:t>
            </w:r>
            <w:r w:rsidR="0086750A">
              <w:rPr>
                <w:rFonts w:ascii="Arial" w:hAnsi="Arial" w:cs="Arial"/>
                <w:b/>
                <w:caps/>
                <w:sz w:val="28"/>
                <w:szCs w:val="28"/>
              </w:rPr>
              <w:t>И</w:t>
            </w:r>
          </w:p>
          <w:p w:rsidR="00CD1DF7" w:rsidRDefault="00CD1DF7" w:rsidP="00CD1DF7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CD1DF7" w:rsidRDefault="00CD1DF7" w:rsidP="00CD1DF7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3D37CE" w:rsidRPr="004F205F" w:rsidRDefault="00C84318" w:rsidP="00CD1DF7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ТИТУЛ </w:t>
            </w:r>
            <w:r w:rsidR="003D37CE" w:rsidRPr="00BB16DE">
              <w:rPr>
                <w:rFonts w:ascii="Arial" w:hAnsi="Arial" w:cs="Arial"/>
                <w:b/>
                <w:caps/>
                <w:sz w:val="28"/>
                <w:szCs w:val="28"/>
              </w:rPr>
              <w:t>ОБЪЕКТА:</w:t>
            </w:r>
            <w:r w:rsidR="003D37CE" w:rsidRPr="004F205F">
              <w:rPr>
                <w:rFonts w:ascii="Arial" w:hAnsi="Arial" w:cs="Arial"/>
                <w:b/>
              </w:rPr>
              <w:t xml:space="preserve"> «Газификация котельной ЛПДС «Южный Балык». Нефтеюганское УМН»</w:t>
            </w:r>
          </w:p>
          <w:p w:rsidR="00C316B2" w:rsidRPr="00001044" w:rsidRDefault="00C316B2" w:rsidP="00C316B2">
            <w:pPr>
              <w:pStyle w:val="af8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C316B2" w:rsidRPr="00001044" w:rsidTr="002422D7">
        <w:trPr>
          <w:cantSplit/>
          <w:trHeight w:val="3686"/>
          <w:jc w:val="center"/>
        </w:trPr>
        <w:tc>
          <w:tcPr>
            <w:tcW w:w="10490" w:type="dxa"/>
          </w:tcPr>
          <w:p w:rsidR="003D37CE" w:rsidRPr="001D0420" w:rsidRDefault="003D37CE" w:rsidP="00CD1DF7">
            <w:pPr>
              <w:spacing w:line="240" w:lineRule="auto"/>
              <w:ind w:left="0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>ОСНОВНАЯ ЧАСТЬ ПРОЕКТА ПЛАНИРОВКИ.</w:t>
            </w:r>
          </w:p>
          <w:p w:rsidR="003D37CE" w:rsidRPr="001D0420" w:rsidRDefault="00CD1DF7" w:rsidP="00CD1DF7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ГРАФИЧЕСКАЯ ЧАСТЬ</w:t>
            </w:r>
          </w:p>
          <w:p w:rsidR="00C316B2" w:rsidRPr="00001044" w:rsidRDefault="00C316B2" w:rsidP="003D37CE">
            <w:pPr>
              <w:pStyle w:val="af9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316B2" w:rsidRPr="00001044" w:rsidTr="002422D7">
        <w:trPr>
          <w:cantSplit/>
          <w:trHeight w:val="454"/>
          <w:jc w:val="center"/>
        </w:trPr>
        <w:tc>
          <w:tcPr>
            <w:tcW w:w="10490" w:type="dxa"/>
          </w:tcPr>
          <w:p w:rsidR="00C316B2" w:rsidRPr="00001044" w:rsidRDefault="00C316B2" w:rsidP="00C316B2">
            <w:pPr>
              <w:pStyle w:val="af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ТСИБ-01-330-18-2505</w:t>
            </w:r>
            <w:r w:rsidR="000A59EF">
              <w:rPr>
                <w:rFonts w:ascii="Arial" w:hAnsi="Arial" w:cs="Arial"/>
              </w:rPr>
              <w:t>-ППТ.2</w:t>
            </w:r>
          </w:p>
        </w:tc>
      </w:tr>
      <w:tr w:rsidR="00C316B2" w:rsidRPr="00001044" w:rsidTr="002422D7">
        <w:trPr>
          <w:cantSplit/>
          <w:trHeight w:val="454"/>
          <w:jc w:val="center"/>
        </w:trPr>
        <w:tc>
          <w:tcPr>
            <w:tcW w:w="10490" w:type="dxa"/>
          </w:tcPr>
          <w:p w:rsidR="00C316B2" w:rsidRPr="00001044" w:rsidRDefault="000A59EF" w:rsidP="00C316B2">
            <w:pPr>
              <w:pStyle w:val="af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ТОМ 2</w:t>
            </w:r>
          </w:p>
        </w:tc>
      </w:tr>
      <w:tr w:rsidR="00D115C6" w:rsidRPr="00001044" w:rsidTr="002422D7">
        <w:trPr>
          <w:cantSplit/>
          <w:trHeight w:hRule="exact" w:val="3714"/>
          <w:jc w:val="center"/>
        </w:trPr>
        <w:tc>
          <w:tcPr>
            <w:tcW w:w="10490" w:type="dxa"/>
          </w:tcPr>
          <w:tbl>
            <w:tblPr>
              <w:tblStyle w:val="afc"/>
              <w:tblpPr w:leftFromText="180" w:rightFromText="180" w:vertAnchor="text" w:horzAnchor="margin" w:tblpY="-549"/>
              <w:tblOverlap w:val="never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963"/>
              <w:gridCol w:w="2153"/>
              <w:gridCol w:w="3374"/>
            </w:tblGrid>
            <w:tr w:rsidR="00C84318" w:rsidRPr="00001044" w:rsidTr="003D37CE">
              <w:trPr>
                <w:trHeight w:val="1030"/>
              </w:trPr>
              <w:tc>
                <w:tcPr>
                  <w:tcW w:w="4963" w:type="dxa"/>
                </w:tcPr>
                <w:p w:rsidR="00C84318" w:rsidRPr="00001044" w:rsidRDefault="00C84318" w:rsidP="00C84318">
                  <w:pPr>
                    <w:pStyle w:val="afb"/>
                    <w:ind w:left="567" w:right="57"/>
                    <w:jc w:val="lef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Зам. генерального директора</w:t>
                  </w:r>
                </w:p>
              </w:tc>
              <w:tc>
                <w:tcPr>
                  <w:tcW w:w="2153" w:type="dxa"/>
                </w:tcPr>
                <w:p w:rsidR="00C84318" w:rsidRPr="00001044" w:rsidRDefault="00C84318" w:rsidP="00C84318">
                  <w:pPr>
                    <w:pStyle w:val="afb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Cs w:val="24"/>
                      <w:lang w:eastAsia="ru-RU"/>
                      <w14:ligatures w14:val="none"/>
                    </w:rPr>
                    <w:drawing>
                      <wp:anchor distT="0" distB="0" distL="114300" distR="114300" simplePos="0" relativeHeight="251656192" behindDoc="0" locked="0" layoutInCell="1" allowOverlap="1" wp14:anchorId="044908C0" wp14:editId="00E1691A">
                        <wp:simplePos x="0" y="0"/>
                        <wp:positionH relativeFrom="column">
                          <wp:posOffset>80645</wp:posOffset>
                        </wp:positionH>
                        <wp:positionV relativeFrom="paragraph">
                          <wp:posOffset>1905</wp:posOffset>
                        </wp:positionV>
                        <wp:extent cx="893445" cy="744220"/>
                        <wp:effectExtent l="0" t="0" r="1905" b="0"/>
                        <wp:wrapNone/>
                        <wp:docPr id="14" name="Рисунок 14" descr="C:\Users\Бондарев Андрей\AppData\Local\Microsoft\Windows\INetCache\Content.Word\Подпись Овч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Бондарев Андрей\AppData\Local\Microsoft\Windows\INetCache\Content.Word\Подпись Овч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3445" cy="744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374" w:type="dxa"/>
                </w:tcPr>
                <w:p w:rsidR="00C84318" w:rsidRPr="00001044" w:rsidRDefault="00C84318" w:rsidP="00C84318">
                  <w:pPr>
                    <w:pStyle w:val="aff"/>
                    <w:ind w:left="824"/>
                    <w:jc w:val="lef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К.К. Овчинников</w:t>
                  </w:r>
                </w:p>
              </w:tc>
            </w:tr>
            <w:tr w:rsidR="00C84318" w:rsidRPr="00001044" w:rsidTr="003D37CE">
              <w:trPr>
                <w:trHeight w:val="907"/>
              </w:trPr>
              <w:tc>
                <w:tcPr>
                  <w:tcW w:w="4963" w:type="dxa"/>
                </w:tcPr>
                <w:p w:rsidR="00C84318" w:rsidRPr="00001044" w:rsidRDefault="00C84318" w:rsidP="00C84318">
                  <w:pPr>
                    <w:pStyle w:val="afb"/>
                    <w:ind w:left="567" w:right="57"/>
                    <w:jc w:val="left"/>
                    <w:rPr>
                      <w:rFonts w:ascii="Arial" w:hAnsi="Arial" w:cs="Arial"/>
                      <w:szCs w:val="24"/>
                    </w:rPr>
                  </w:pPr>
                  <w:r w:rsidRPr="00001044">
                    <w:rPr>
                      <w:rFonts w:ascii="Arial" w:hAnsi="Arial" w:cs="Arial"/>
                      <w:szCs w:val="24"/>
                    </w:rPr>
                    <w:t>Главный инженер проекта</w:t>
                  </w:r>
                </w:p>
              </w:tc>
              <w:tc>
                <w:tcPr>
                  <w:tcW w:w="2153" w:type="dxa"/>
                </w:tcPr>
                <w:p w:rsidR="00C84318" w:rsidRPr="00001044" w:rsidRDefault="00B30D01" w:rsidP="00C84318">
                  <w:pPr>
                    <w:pStyle w:val="afb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</w:rPr>
                    <w:pict w14:anchorId="6289A92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8" type="#_x0000_t75" style="position:absolute;left:0;text-align:left;margin-left:22.5pt;margin-top:2.4pt;width:98.95pt;height:55.9pt;z-index:-251657216;mso-position-horizontal-relative:text;mso-position-vertical-relative:text;mso-width-relative:page;mso-height-relative:page">
                        <v:imagedata r:id="rId11" o:title="Подпись Бондарев"/>
                      </v:shape>
                    </w:pict>
                  </w:r>
                  <w:r w:rsidR="00C84318" w:rsidRPr="00001044">
                    <w:rPr>
                      <w:rFonts w:ascii="Arial" w:hAnsi="Arial" w:cs="Arial"/>
                      <w:noProof/>
                      <w:szCs w:val="24"/>
                      <w:lang w:eastAsia="ru-RU"/>
                      <w14:ligatures w14:val="none"/>
                    </w:rPr>
                    <w:drawing>
                      <wp:anchor distT="0" distB="0" distL="114300" distR="114300" simplePos="0" relativeHeight="251657216" behindDoc="0" locked="0" layoutInCell="0" allowOverlap="1" wp14:anchorId="3AB342BF" wp14:editId="0A146418">
                        <wp:simplePos x="0" y="0"/>
                        <wp:positionH relativeFrom="column">
                          <wp:posOffset>3352165</wp:posOffset>
                        </wp:positionH>
                        <wp:positionV relativeFrom="page">
                          <wp:posOffset>8386445</wp:posOffset>
                        </wp:positionV>
                        <wp:extent cx="951865" cy="542925"/>
                        <wp:effectExtent l="0" t="0" r="635" b="9525"/>
                        <wp:wrapNone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Бондарев А.А_Титул.pn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1865" cy="542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374" w:type="dxa"/>
                </w:tcPr>
                <w:p w:rsidR="00C84318" w:rsidRPr="00001044" w:rsidRDefault="00C84318" w:rsidP="00C84318">
                  <w:pPr>
                    <w:pStyle w:val="afb"/>
                    <w:ind w:left="824"/>
                    <w:jc w:val="left"/>
                    <w:rPr>
                      <w:rFonts w:ascii="Arial" w:hAnsi="Arial" w:cs="Arial"/>
                    </w:rPr>
                  </w:pPr>
                  <w:r w:rsidRPr="00001044">
                    <w:rPr>
                      <w:rFonts w:ascii="Arial" w:hAnsi="Arial" w:cs="Arial"/>
                    </w:rPr>
                    <w:t xml:space="preserve">А.А. </w:t>
                  </w:r>
                  <w:r>
                    <w:rPr>
                      <w:rFonts w:ascii="Arial" w:hAnsi="Arial" w:cs="Arial"/>
                    </w:rPr>
                    <w:t>Бондарев</w:t>
                  </w:r>
                </w:p>
              </w:tc>
            </w:tr>
            <w:tr w:rsidR="00131BC8" w:rsidRPr="00001044" w:rsidTr="003D37CE">
              <w:trPr>
                <w:trHeight w:val="70"/>
              </w:trPr>
              <w:tc>
                <w:tcPr>
                  <w:tcW w:w="4963" w:type="dxa"/>
                </w:tcPr>
                <w:p w:rsidR="00131BC8" w:rsidRPr="00001044" w:rsidRDefault="00131BC8" w:rsidP="00131BC8">
                  <w:pPr>
                    <w:pStyle w:val="af9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53" w:type="dxa"/>
                </w:tcPr>
                <w:p w:rsidR="00131BC8" w:rsidRPr="00001044" w:rsidRDefault="00131BC8" w:rsidP="00131BC8">
                  <w:pPr>
                    <w:pStyle w:val="af9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74" w:type="dxa"/>
                </w:tcPr>
                <w:p w:rsidR="00131BC8" w:rsidRPr="00001044" w:rsidRDefault="00131BC8" w:rsidP="00131BC8">
                  <w:pPr>
                    <w:pStyle w:val="af9"/>
                    <w:rPr>
                      <w:rFonts w:ascii="Arial" w:hAnsi="Arial" w:cs="Arial"/>
                    </w:rPr>
                  </w:pPr>
                </w:p>
              </w:tc>
            </w:tr>
          </w:tbl>
          <w:p w:rsidR="00445172" w:rsidRPr="00C316B2" w:rsidRDefault="00445172" w:rsidP="001F18E8">
            <w:pPr>
              <w:spacing w:after="200" w:line="276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</w:tr>
    </w:tbl>
    <w:p w:rsidR="000A59EF" w:rsidRDefault="000A59EF" w:rsidP="00C707D1">
      <w:pPr>
        <w:pStyle w:val="af9"/>
        <w:rPr>
          <w:rFonts w:ascii="Arial" w:hAnsi="Arial" w:cs="Arial"/>
        </w:rPr>
      </w:pPr>
    </w:p>
    <w:p w:rsidR="000A59EF" w:rsidRDefault="00C84318" w:rsidP="00C707D1">
      <w:pPr>
        <w:pStyle w:val="af9"/>
        <w:rPr>
          <w:rFonts w:ascii="Arial" w:hAnsi="Arial" w:cs="Arial"/>
        </w:rPr>
      </w:pPr>
      <w:r>
        <w:rPr>
          <w:rFonts w:ascii="Arial" w:hAnsi="Arial" w:cs="Arial"/>
        </w:rPr>
        <w:t>Тюмень</w:t>
      </w:r>
    </w:p>
    <w:p w:rsidR="00C707D1" w:rsidRPr="00001044" w:rsidRDefault="003762F6" w:rsidP="00C707D1">
      <w:pPr>
        <w:pStyle w:val="af9"/>
        <w:rPr>
          <w:rFonts w:ascii="Arial" w:hAnsi="Arial" w:cs="Arial"/>
        </w:rPr>
        <w:sectPr w:rsidR="00C707D1" w:rsidRPr="00001044" w:rsidSect="006355BD">
          <w:headerReference w:type="default" r:id="rId13"/>
          <w:headerReference w:type="first" r:id="rId14"/>
          <w:pgSz w:w="11906" w:h="16838" w:code="9"/>
          <w:pgMar w:top="0" w:right="284" w:bottom="284" w:left="1134" w:header="261" w:footer="0" w:gutter="0"/>
          <w:cols w:space="708"/>
          <w:titlePg/>
          <w:docGrid w:linePitch="381"/>
        </w:sectPr>
      </w:pPr>
      <w:r>
        <w:rPr>
          <w:rFonts w:ascii="Arial" w:hAnsi="Arial" w:cs="Arial"/>
        </w:rPr>
        <w:t>2019</w:t>
      </w:r>
    </w:p>
    <w:p w:rsidR="008C4B3D" w:rsidRPr="00001044" w:rsidRDefault="00C03066" w:rsidP="00C03066">
      <w:pPr>
        <w:pStyle w:val="aff1"/>
        <w:spacing w:before="0" w:after="0"/>
        <w:ind w:left="0" w:firstLine="0"/>
        <w:rPr>
          <w:rFonts w:ascii="Arial" w:hAnsi="Arial" w:cs="Arial"/>
        </w:rPr>
      </w:pPr>
      <w:bookmarkStart w:id="1" w:name="СодТома"/>
      <w:r>
        <w:rPr>
          <w:rFonts w:ascii="Arial" w:hAnsi="Arial" w:cs="Arial"/>
        </w:rPr>
        <w:lastRenderedPageBreak/>
        <w:t>Состав документации по планировке территории</w:t>
      </w:r>
    </w:p>
    <w:tbl>
      <w:tblPr>
        <w:tblStyle w:val="a7"/>
        <w:tblW w:w="10507" w:type="dxa"/>
        <w:tblLayout w:type="fixed"/>
        <w:tblLook w:val="0620" w:firstRow="1" w:lastRow="0" w:firstColumn="0" w:lastColumn="0" w:noHBand="1" w:noVBand="1"/>
      </w:tblPr>
      <w:tblGrid>
        <w:gridCol w:w="846"/>
        <w:gridCol w:w="3544"/>
        <w:gridCol w:w="4394"/>
        <w:gridCol w:w="1723"/>
      </w:tblGrid>
      <w:tr w:rsidR="003D37CE" w:rsidRPr="009A75F9" w:rsidTr="005228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846" w:type="dxa"/>
          </w:tcPr>
          <w:p w:rsidR="003D37CE" w:rsidRPr="00522813" w:rsidRDefault="00FF29E9" w:rsidP="00A817CE">
            <w:pPr>
              <w:pStyle w:val="122"/>
              <w:rPr>
                <w:rFonts w:ascii="Arial" w:hAnsi="Arial" w:cs="Arial"/>
                <w:b/>
                <w:sz w:val="18"/>
                <w:szCs w:val="18"/>
              </w:rPr>
            </w:pPr>
            <w:r w:rsidRPr="00522813">
              <w:rPr>
                <w:rFonts w:ascii="Arial" w:hAnsi="Arial" w:cs="Arial"/>
                <w:b/>
                <w:sz w:val="18"/>
                <w:szCs w:val="18"/>
              </w:rPr>
              <w:t xml:space="preserve">Номер </w:t>
            </w:r>
          </w:p>
          <w:p w:rsidR="00FF29E9" w:rsidRPr="009A75F9" w:rsidRDefault="00FF29E9" w:rsidP="00A817CE">
            <w:pPr>
              <w:pStyle w:val="122"/>
              <w:rPr>
                <w:rFonts w:ascii="Arial" w:hAnsi="Arial" w:cs="Arial"/>
                <w:b/>
                <w:szCs w:val="24"/>
              </w:rPr>
            </w:pPr>
            <w:r w:rsidRPr="00522813">
              <w:rPr>
                <w:rFonts w:ascii="Arial" w:hAnsi="Arial" w:cs="Arial"/>
                <w:b/>
                <w:sz w:val="18"/>
                <w:szCs w:val="18"/>
              </w:rPr>
              <w:t>тома</w:t>
            </w:r>
          </w:p>
        </w:tc>
        <w:tc>
          <w:tcPr>
            <w:tcW w:w="3544" w:type="dxa"/>
          </w:tcPr>
          <w:p w:rsidR="003D37CE" w:rsidRPr="000A59EF" w:rsidRDefault="00FF29E9" w:rsidP="00A817CE">
            <w:pPr>
              <w:pStyle w:val="122"/>
              <w:rPr>
                <w:rFonts w:ascii="Arial" w:hAnsi="Arial" w:cs="Arial"/>
                <w:b/>
                <w:sz w:val="20"/>
                <w:szCs w:val="20"/>
              </w:rPr>
            </w:pPr>
            <w:r w:rsidRPr="000A59EF">
              <w:rPr>
                <w:rFonts w:ascii="Arial" w:hAnsi="Arial" w:cs="Arial"/>
                <w:b/>
                <w:sz w:val="20"/>
                <w:szCs w:val="20"/>
              </w:rPr>
              <w:t>Обозначение</w:t>
            </w:r>
          </w:p>
        </w:tc>
        <w:tc>
          <w:tcPr>
            <w:tcW w:w="4394" w:type="dxa"/>
          </w:tcPr>
          <w:p w:rsidR="003D37CE" w:rsidRPr="000A59EF" w:rsidRDefault="003D37CE" w:rsidP="00A817CE">
            <w:pPr>
              <w:pStyle w:val="122"/>
              <w:rPr>
                <w:rFonts w:ascii="Arial" w:hAnsi="Arial" w:cs="Arial"/>
                <w:b/>
                <w:sz w:val="20"/>
                <w:szCs w:val="20"/>
              </w:rPr>
            </w:pPr>
            <w:r w:rsidRPr="000A59EF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23" w:type="dxa"/>
          </w:tcPr>
          <w:p w:rsidR="003D37CE" w:rsidRPr="000A59EF" w:rsidRDefault="003D37CE" w:rsidP="00A817CE">
            <w:pPr>
              <w:pStyle w:val="122"/>
              <w:rPr>
                <w:rFonts w:ascii="Arial" w:hAnsi="Arial" w:cs="Arial"/>
                <w:b/>
                <w:sz w:val="20"/>
                <w:szCs w:val="20"/>
              </w:rPr>
            </w:pPr>
            <w:r w:rsidRPr="000A59EF">
              <w:rPr>
                <w:rFonts w:ascii="Arial" w:hAnsi="Arial" w:cs="Arial"/>
                <w:b/>
                <w:sz w:val="20"/>
                <w:szCs w:val="20"/>
              </w:rPr>
              <w:t>Примечание</w:t>
            </w:r>
          </w:p>
        </w:tc>
      </w:tr>
      <w:tr w:rsidR="00FF29E9" w:rsidRPr="009A75F9" w:rsidTr="00522813">
        <w:trPr>
          <w:trHeight w:val="227"/>
        </w:trPr>
        <w:tc>
          <w:tcPr>
            <w:tcW w:w="846" w:type="dxa"/>
          </w:tcPr>
          <w:p w:rsidR="00FF29E9" w:rsidRPr="009A75F9" w:rsidRDefault="00FF29E9" w:rsidP="00522813">
            <w:pPr>
              <w:pStyle w:val="122"/>
              <w:spacing w:before="10" w:after="1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3544" w:type="dxa"/>
          </w:tcPr>
          <w:p w:rsidR="00FF29E9" w:rsidRPr="00452F7C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452F7C">
              <w:rPr>
                <w:rFonts w:ascii="Arial" w:hAnsi="Arial" w:cs="Arial"/>
                <w:sz w:val="22"/>
              </w:rPr>
              <w:t>ТСИБ-01-330-18-2505-ППТ.1</w:t>
            </w:r>
          </w:p>
        </w:tc>
        <w:tc>
          <w:tcPr>
            <w:tcW w:w="4394" w:type="dxa"/>
          </w:tcPr>
          <w:p w:rsidR="00FF29E9" w:rsidRPr="00452F7C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52F7C">
              <w:rPr>
                <w:sz w:val="22"/>
                <w:szCs w:val="22"/>
              </w:rPr>
              <w:t xml:space="preserve">Основная часть проекта планировки территории. Положение о размещении объектов трубопроводного транспорта </w:t>
            </w:r>
          </w:p>
        </w:tc>
        <w:tc>
          <w:tcPr>
            <w:tcW w:w="1723" w:type="dxa"/>
          </w:tcPr>
          <w:p w:rsidR="00FF29E9" w:rsidRPr="00452F7C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9A75F9" w:rsidTr="00522813">
        <w:trPr>
          <w:trHeight w:val="227"/>
        </w:trPr>
        <w:tc>
          <w:tcPr>
            <w:tcW w:w="846" w:type="dxa"/>
          </w:tcPr>
          <w:p w:rsidR="00FF29E9" w:rsidRPr="009A75F9" w:rsidRDefault="00FF29E9" w:rsidP="00522813">
            <w:pPr>
              <w:pStyle w:val="122"/>
              <w:spacing w:before="10" w:after="1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3544" w:type="dxa"/>
          </w:tcPr>
          <w:p w:rsidR="00FF29E9" w:rsidRPr="00452F7C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452F7C">
              <w:rPr>
                <w:rFonts w:ascii="Arial" w:hAnsi="Arial" w:cs="Arial"/>
                <w:sz w:val="22"/>
              </w:rPr>
              <w:t>ТСИБ-01-330-18-2505-ППТ.2</w:t>
            </w:r>
          </w:p>
        </w:tc>
        <w:tc>
          <w:tcPr>
            <w:tcW w:w="4394" w:type="dxa"/>
          </w:tcPr>
          <w:p w:rsidR="00FF29E9" w:rsidRPr="00452F7C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52F7C">
              <w:rPr>
                <w:sz w:val="22"/>
                <w:szCs w:val="22"/>
              </w:rPr>
              <w:t xml:space="preserve">Основная часть проекта планировки территории. Графическая часть </w:t>
            </w:r>
          </w:p>
        </w:tc>
        <w:tc>
          <w:tcPr>
            <w:tcW w:w="1723" w:type="dxa"/>
          </w:tcPr>
          <w:p w:rsidR="00FF29E9" w:rsidRPr="00452F7C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9A75F9" w:rsidTr="00522813">
        <w:trPr>
          <w:trHeight w:val="227"/>
        </w:trPr>
        <w:tc>
          <w:tcPr>
            <w:tcW w:w="846" w:type="dxa"/>
          </w:tcPr>
          <w:p w:rsidR="00FF29E9" w:rsidRPr="009A75F9" w:rsidRDefault="00FF29E9" w:rsidP="00522813">
            <w:pPr>
              <w:pStyle w:val="122"/>
              <w:spacing w:before="10" w:after="1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3544" w:type="dxa"/>
          </w:tcPr>
          <w:p w:rsidR="00FF29E9" w:rsidRPr="00452F7C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452F7C">
              <w:rPr>
                <w:rFonts w:ascii="Arial" w:hAnsi="Arial" w:cs="Arial"/>
                <w:sz w:val="22"/>
              </w:rPr>
              <w:t>ТСИБ-01-330-18-2505-ППТ.3</w:t>
            </w:r>
          </w:p>
        </w:tc>
        <w:tc>
          <w:tcPr>
            <w:tcW w:w="4394" w:type="dxa"/>
          </w:tcPr>
          <w:p w:rsidR="00FF29E9" w:rsidRPr="00452F7C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52F7C">
              <w:rPr>
                <w:sz w:val="22"/>
                <w:szCs w:val="22"/>
              </w:rPr>
              <w:t xml:space="preserve">Материалы по обоснованию проекта планировки территории. Пояснительная записка </w:t>
            </w:r>
          </w:p>
        </w:tc>
        <w:tc>
          <w:tcPr>
            <w:tcW w:w="1723" w:type="dxa"/>
          </w:tcPr>
          <w:p w:rsidR="00FF29E9" w:rsidRPr="00452F7C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9A75F9" w:rsidTr="00522813">
        <w:trPr>
          <w:trHeight w:val="227"/>
        </w:trPr>
        <w:tc>
          <w:tcPr>
            <w:tcW w:w="846" w:type="dxa"/>
          </w:tcPr>
          <w:p w:rsidR="00FF29E9" w:rsidRPr="009A75F9" w:rsidRDefault="00FF29E9" w:rsidP="00522813">
            <w:pPr>
              <w:pStyle w:val="122"/>
              <w:spacing w:before="10" w:after="1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3544" w:type="dxa"/>
          </w:tcPr>
          <w:p w:rsidR="00FF29E9" w:rsidRPr="00452F7C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452F7C">
              <w:rPr>
                <w:rFonts w:ascii="Arial" w:hAnsi="Arial" w:cs="Arial"/>
                <w:sz w:val="22"/>
              </w:rPr>
              <w:t>ТСИБ-01-330-18-2505-ППТ.4</w:t>
            </w:r>
          </w:p>
        </w:tc>
        <w:tc>
          <w:tcPr>
            <w:tcW w:w="4394" w:type="dxa"/>
          </w:tcPr>
          <w:p w:rsidR="00FF29E9" w:rsidRPr="00452F7C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52F7C">
              <w:rPr>
                <w:sz w:val="22"/>
                <w:szCs w:val="22"/>
              </w:rPr>
              <w:t xml:space="preserve">Материалы по обоснованию проекта планировки территории. Графическая часть </w:t>
            </w:r>
          </w:p>
        </w:tc>
        <w:tc>
          <w:tcPr>
            <w:tcW w:w="1723" w:type="dxa"/>
          </w:tcPr>
          <w:p w:rsidR="00FF29E9" w:rsidRPr="00452F7C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9A75F9" w:rsidTr="00522813">
        <w:trPr>
          <w:trHeight w:val="227"/>
        </w:trPr>
        <w:tc>
          <w:tcPr>
            <w:tcW w:w="846" w:type="dxa"/>
          </w:tcPr>
          <w:p w:rsidR="00FF29E9" w:rsidRPr="009A75F9" w:rsidRDefault="00FF29E9" w:rsidP="00522813">
            <w:pPr>
              <w:pStyle w:val="122"/>
              <w:spacing w:before="10" w:after="1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3544" w:type="dxa"/>
          </w:tcPr>
          <w:p w:rsidR="00FF29E9" w:rsidRPr="00452F7C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452F7C">
              <w:rPr>
                <w:rFonts w:ascii="Arial" w:hAnsi="Arial" w:cs="Arial"/>
                <w:sz w:val="22"/>
              </w:rPr>
              <w:t>ТСИБ-01-330-18-2505-ППТ.5</w:t>
            </w:r>
          </w:p>
        </w:tc>
        <w:tc>
          <w:tcPr>
            <w:tcW w:w="4394" w:type="dxa"/>
          </w:tcPr>
          <w:p w:rsidR="00FF29E9" w:rsidRPr="00452F7C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52F7C">
              <w:rPr>
                <w:sz w:val="22"/>
                <w:szCs w:val="22"/>
              </w:rPr>
              <w:t xml:space="preserve">Основная часть проекта межевания территории. Текстовая часть </w:t>
            </w:r>
          </w:p>
        </w:tc>
        <w:tc>
          <w:tcPr>
            <w:tcW w:w="1723" w:type="dxa"/>
          </w:tcPr>
          <w:p w:rsidR="00FF29E9" w:rsidRPr="00452F7C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9A75F9" w:rsidTr="00522813">
        <w:trPr>
          <w:trHeight w:val="227"/>
        </w:trPr>
        <w:tc>
          <w:tcPr>
            <w:tcW w:w="846" w:type="dxa"/>
          </w:tcPr>
          <w:p w:rsidR="00FF29E9" w:rsidRPr="009A75F9" w:rsidRDefault="00FF29E9" w:rsidP="00522813">
            <w:pPr>
              <w:pStyle w:val="122"/>
              <w:spacing w:before="10" w:after="1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3544" w:type="dxa"/>
          </w:tcPr>
          <w:p w:rsidR="00FF29E9" w:rsidRPr="00452F7C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452F7C">
              <w:rPr>
                <w:rFonts w:ascii="Arial" w:hAnsi="Arial" w:cs="Arial"/>
                <w:sz w:val="22"/>
              </w:rPr>
              <w:t>ТСИБ-01-330-18-2505-ППТ.6</w:t>
            </w:r>
          </w:p>
        </w:tc>
        <w:tc>
          <w:tcPr>
            <w:tcW w:w="4394" w:type="dxa"/>
          </w:tcPr>
          <w:p w:rsidR="00FF29E9" w:rsidRPr="00452F7C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52F7C">
              <w:rPr>
                <w:sz w:val="22"/>
                <w:szCs w:val="22"/>
              </w:rPr>
              <w:t xml:space="preserve">Основная часть проекта межевания территории. Чертежи межевания территории </w:t>
            </w:r>
          </w:p>
        </w:tc>
        <w:tc>
          <w:tcPr>
            <w:tcW w:w="1723" w:type="dxa"/>
          </w:tcPr>
          <w:p w:rsidR="00FF29E9" w:rsidRPr="00452F7C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9A75F9" w:rsidTr="00522813">
        <w:trPr>
          <w:trHeight w:val="227"/>
        </w:trPr>
        <w:tc>
          <w:tcPr>
            <w:tcW w:w="846" w:type="dxa"/>
          </w:tcPr>
          <w:p w:rsidR="00FF29E9" w:rsidRDefault="00FF29E9" w:rsidP="00522813">
            <w:pPr>
              <w:pStyle w:val="122"/>
              <w:spacing w:before="10" w:after="1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3544" w:type="dxa"/>
          </w:tcPr>
          <w:p w:rsidR="00FF29E9" w:rsidRPr="00452F7C" w:rsidRDefault="001E35BE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ТСИБ-01-330-18-2505-ППТ.7</w:t>
            </w:r>
          </w:p>
        </w:tc>
        <w:tc>
          <w:tcPr>
            <w:tcW w:w="4394" w:type="dxa"/>
          </w:tcPr>
          <w:p w:rsidR="00FF29E9" w:rsidRPr="00452F7C" w:rsidRDefault="00FF29E9" w:rsidP="00FF29E9">
            <w:pPr>
              <w:pStyle w:val="Default"/>
              <w:rPr>
                <w:sz w:val="22"/>
                <w:szCs w:val="22"/>
              </w:rPr>
            </w:pPr>
            <w:r w:rsidRPr="00452F7C">
              <w:rPr>
                <w:sz w:val="22"/>
                <w:szCs w:val="22"/>
              </w:rPr>
              <w:t>Материалы по обоснованию проекта межевания территории</w:t>
            </w:r>
          </w:p>
        </w:tc>
        <w:tc>
          <w:tcPr>
            <w:tcW w:w="1723" w:type="dxa"/>
          </w:tcPr>
          <w:p w:rsidR="00FF29E9" w:rsidRPr="00452F7C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</w:tbl>
    <w:p w:rsidR="008E44FF" w:rsidRPr="00001044" w:rsidRDefault="008E44FF" w:rsidP="00124D0F">
      <w:pPr>
        <w:pStyle w:val="aff1"/>
        <w:ind w:left="0" w:firstLine="0"/>
        <w:jc w:val="both"/>
        <w:rPr>
          <w:rFonts w:ascii="Arial" w:hAnsi="Arial" w:cs="Arial"/>
        </w:rPr>
      </w:pPr>
    </w:p>
    <w:bookmarkEnd w:id="1"/>
    <w:p w:rsidR="00FF29E9" w:rsidRDefault="00FF29E9" w:rsidP="00AE57C8">
      <w:pPr>
        <w:rPr>
          <w:rFonts w:ascii="Arial" w:hAnsi="Arial" w:cs="Arial"/>
        </w:rPr>
      </w:pPr>
    </w:p>
    <w:p w:rsidR="00FF29E9" w:rsidRDefault="00FF29E9" w:rsidP="00FF29E9">
      <w:pPr>
        <w:tabs>
          <w:tab w:val="left" w:pos="748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F29E9" w:rsidRDefault="00FF29E9" w:rsidP="00FF29E9">
      <w:pPr>
        <w:tabs>
          <w:tab w:val="left" w:pos="748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AE57C8" w:rsidRPr="00FF29E9" w:rsidRDefault="00AE57C8" w:rsidP="001E35BE">
      <w:pPr>
        <w:tabs>
          <w:tab w:val="left" w:pos="7518"/>
        </w:tabs>
        <w:ind w:left="0" w:firstLine="0"/>
        <w:rPr>
          <w:rFonts w:ascii="Arial" w:hAnsi="Arial" w:cs="Arial"/>
        </w:rPr>
        <w:sectPr w:rsidR="00AE57C8" w:rsidRPr="00FF29E9" w:rsidSect="00347A8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261" w:right="284" w:bottom="284" w:left="1134" w:header="261" w:footer="0" w:gutter="0"/>
          <w:cols w:space="708"/>
          <w:titlePg/>
          <w:docGrid w:linePitch="381"/>
        </w:sectPr>
      </w:pPr>
    </w:p>
    <w:p w:rsidR="001E35BE" w:rsidRDefault="001E35BE" w:rsidP="001E35BE">
      <w:pPr>
        <w:tabs>
          <w:tab w:val="left" w:pos="4530"/>
        </w:tabs>
        <w:ind w:left="0" w:firstLine="0"/>
        <w:rPr>
          <w:rFonts w:ascii="Arial" w:hAnsi="Arial" w:cs="Arial"/>
        </w:rPr>
      </w:pPr>
    </w:p>
    <w:p w:rsidR="001E35BE" w:rsidRPr="00522813" w:rsidRDefault="001E35BE" w:rsidP="001E35BE">
      <w:pPr>
        <w:pStyle w:val="aff1"/>
        <w:rPr>
          <w:rFonts w:ascii="Arial" w:hAnsi="Arial" w:cs="Arial"/>
        </w:rPr>
      </w:pPr>
      <w:r>
        <w:rPr>
          <w:rFonts w:ascii="Arial" w:hAnsi="Arial" w:cs="Arial"/>
        </w:rPr>
        <w:tab/>
        <w:t>СОСТАВ ЧЕРТЕЖЕЙ:</w:t>
      </w:r>
    </w:p>
    <w:p w:rsidR="001E35BE" w:rsidRPr="00A54D94" w:rsidRDefault="001E35BE" w:rsidP="001E35BE">
      <w:pPr>
        <w:pStyle w:val="13"/>
      </w:pPr>
      <w:r w:rsidRPr="00A54D94">
        <w:t xml:space="preserve">1 </w:t>
      </w:r>
      <w:r w:rsidRPr="00A54D94">
        <w:fldChar w:fldCharType="begin"/>
      </w:r>
      <w:r w:rsidRPr="00A54D94">
        <w:instrText xml:space="preserve"> TOC \o "1-3" \h \z \u </w:instrText>
      </w:r>
      <w:r w:rsidRPr="00A54D94">
        <w:fldChar w:fldCharType="separate"/>
      </w:r>
      <w:hyperlink w:anchor="_Toc460586505" w:history="1">
        <w:r w:rsidRPr="00A54D94">
          <w:rPr>
            <w:rStyle w:val="ae"/>
            <w:rFonts w:ascii="Arial" w:hAnsi="Arial"/>
          </w:rPr>
          <w:t>ЧЕРТЕЖ КРАСНЫХ ЛИНИЙ М 1:2 000</w:t>
        </w:r>
        <w:r w:rsidRPr="00A54D94">
          <w:rPr>
            <w:webHidden/>
          </w:rPr>
          <w:tab/>
        </w:r>
        <w:r>
          <w:rPr>
            <w:webHidden/>
          </w:rPr>
          <w:t>5-1</w:t>
        </w:r>
      </w:hyperlink>
      <w:r w:rsidR="003F6003">
        <w:t>2</w:t>
      </w:r>
    </w:p>
    <w:p w:rsidR="001E35BE" w:rsidRPr="008B1800" w:rsidRDefault="001E35BE" w:rsidP="001E35BE">
      <w:pPr>
        <w:pStyle w:val="13"/>
      </w:pPr>
      <w:r w:rsidRPr="00A54D94">
        <w:rPr>
          <w:rStyle w:val="ae"/>
          <w:rFonts w:ascii="Arial" w:hAnsi="Arial"/>
          <w:u w:val="none"/>
        </w:rPr>
        <w:t>2 ЧЕРТЕЖ ЗОН</w:t>
      </w:r>
      <w:r>
        <w:rPr>
          <w:rStyle w:val="ae"/>
          <w:rFonts w:ascii="Arial" w:hAnsi="Arial"/>
          <w:u w:val="none"/>
        </w:rPr>
        <w:t xml:space="preserve"> ПЛАНИРУЕМОГО РАЗИЕЩЕНИЯ ЛИНИЙНЫХ ОБЪЕКТОВ, ЧЕРТЕЖ ЗОН ПЛАНИРУЕМОГО РАЗМЕЩЕНИЯ ЛИНЕЙНЫХ ОБЪЕКТОВ, ПОДЛЕЖАЩИХ ПЕРЕНОСУ (ПЕРЕУСТРОЙСТВУ) ИЗ ЗОН М 1:2 000</w:t>
      </w:r>
      <w:hyperlink w:anchor="_Toc460586508" w:history="1">
        <w:r w:rsidRPr="00A54D94">
          <w:rPr>
            <w:webHidden/>
          </w:rPr>
          <w:tab/>
        </w:r>
        <w:r w:rsidR="003F6003">
          <w:rPr>
            <w:webHidden/>
          </w:rPr>
          <w:t>1</w:t>
        </w:r>
        <w:r w:rsidR="00DF03C7">
          <w:rPr>
            <w:webHidden/>
          </w:rPr>
          <w:t>6</w:t>
        </w:r>
        <w:r>
          <w:rPr>
            <w:webHidden/>
          </w:rPr>
          <w:t>-2</w:t>
        </w:r>
      </w:hyperlink>
      <w:r w:rsidR="00DF03C7">
        <w:t>3</w:t>
      </w:r>
    </w:p>
    <w:p w:rsidR="001E35BE" w:rsidRPr="00A54D94" w:rsidRDefault="001E35BE" w:rsidP="001E35BE">
      <w:pPr>
        <w:pStyle w:val="13"/>
      </w:pPr>
    </w:p>
    <w:p w:rsidR="001E35BE" w:rsidRPr="00A54D94" w:rsidRDefault="001E35BE" w:rsidP="001E35BE">
      <w:pPr>
        <w:rPr>
          <w:b/>
        </w:rPr>
      </w:pPr>
    </w:p>
    <w:p w:rsidR="00FC18A8" w:rsidRPr="001E35BE" w:rsidRDefault="001E35BE" w:rsidP="00E11397">
      <w:pPr>
        <w:tabs>
          <w:tab w:val="left" w:pos="4530"/>
        </w:tabs>
        <w:rPr>
          <w:rFonts w:ascii="Arial" w:hAnsi="Arial" w:cs="Arial"/>
        </w:rPr>
        <w:sectPr w:rsidR="00FC18A8" w:rsidRPr="001E35BE" w:rsidSect="00347A82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 w:code="9"/>
          <w:pgMar w:top="261" w:right="284" w:bottom="284" w:left="1134" w:header="261" w:footer="0" w:gutter="0"/>
          <w:cols w:space="708"/>
          <w:titlePg/>
          <w:docGrid w:linePitch="381"/>
        </w:sectPr>
      </w:pPr>
      <w:r w:rsidRPr="00A54D94">
        <w:rPr>
          <w:rFonts w:ascii="Arial" w:hAnsi="Arial" w:cs="Arial"/>
          <w:b/>
        </w:rPr>
        <w:fldChar w:fldCharType="end"/>
      </w:r>
    </w:p>
    <w:p w:rsidR="00D577DB" w:rsidRPr="00FB0CB1" w:rsidRDefault="00D577DB" w:rsidP="006D4DCB">
      <w:pPr>
        <w:tabs>
          <w:tab w:val="left" w:pos="1340"/>
        </w:tabs>
        <w:ind w:left="0" w:firstLine="0"/>
      </w:pPr>
    </w:p>
    <w:sectPr w:rsidR="00D577DB" w:rsidRPr="00FB0CB1" w:rsidSect="00347A82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1" w:right="284" w:bottom="284" w:left="1134" w:header="261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A6E" w:rsidRDefault="00674A6E" w:rsidP="00EF260E">
      <w:pPr>
        <w:spacing w:line="240" w:lineRule="auto"/>
      </w:pPr>
      <w:r>
        <w:separator/>
      </w:r>
    </w:p>
    <w:p w:rsidR="00674A6E" w:rsidRDefault="00674A6E"/>
  </w:endnote>
  <w:endnote w:type="continuationSeparator" w:id="0">
    <w:p w:rsidR="00674A6E" w:rsidRDefault="00674A6E" w:rsidP="00EF260E">
      <w:pPr>
        <w:spacing w:line="240" w:lineRule="auto"/>
      </w:pPr>
      <w:r>
        <w:continuationSeparator/>
      </w:r>
    </w:p>
    <w:p w:rsidR="00674A6E" w:rsidRDefault="00674A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Default="000A59E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Default="000A59E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Default="000A59EF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Default="000A59EF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Default="000A59EF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Pr="00E11397" w:rsidRDefault="000A59EF" w:rsidP="00E1139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A6E" w:rsidRDefault="00674A6E" w:rsidP="00EF260E">
      <w:pPr>
        <w:spacing w:line="240" w:lineRule="auto"/>
      </w:pPr>
      <w:r>
        <w:separator/>
      </w:r>
    </w:p>
    <w:p w:rsidR="00674A6E" w:rsidRDefault="00674A6E"/>
  </w:footnote>
  <w:footnote w:type="continuationSeparator" w:id="0">
    <w:p w:rsidR="00674A6E" w:rsidRDefault="00674A6E" w:rsidP="00EF260E">
      <w:pPr>
        <w:spacing w:line="240" w:lineRule="auto"/>
      </w:pPr>
      <w:r>
        <w:continuationSeparator/>
      </w:r>
    </w:p>
    <w:p w:rsidR="00674A6E" w:rsidRDefault="00674A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Pr="00590F2E" w:rsidRDefault="000A59EF" w:rsidP="00590F2E">
    <w:pPr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1" layoutInCell="1" allowOverlap="1" wp14:anchorId="238657AA" wp14:editId="73DDD259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6" name="Прямоугольник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  <w:proofErr w:type="spellStart"/>
                                <w:r w:rsidRPr="00FF35A4">
                                  <w:t>Взам</w:t>
                                </w:r>
                                <w:proofErr w:type="spellEnd"/>
                                <w:r w:rsidRPr="00FF35A4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  <w:r w:rsidRPr="00FF35A4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  <w:r w:rsidRPr="00FF35A4"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0A59EF" w:rsidRDefault="000A59EF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6" o:spid="_x0000_s1026" style="position:absolute;left:0;text-align:left;margin-left:1.4pt;margin-top:586.55pt;width:56.7pt;height:255.1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  <w:proofErr w:type="spellStart"/>
                          <w:r w:rsidRPr="00FF35A4">
                            <w:t>Взам</w:t>
                          </w:r>
                          <w:proofErr w:type="spellEnd"/>
                          <w:r w:rsidRPr="00FF35A4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  <w:r w:rsidRPr="00FF35A4"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  <w:r w:rsidRPr="00FF35A4"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0A59EF" w:rsidRDefault="000A59EF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1FDB8603" wp14:editId="43B0E74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7" name="Прямоугольник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w15="http://schemas.microsoft.com/office/word/2012/wordml">
          <w:pict>
            <v:rect w14:anchorId="3EF13AB4" id="Прямоугольник 7" o:spid="_x0000_s1026" style="position:absolute;margin-left:56.7pt;margin-top:14.2pt;width:524.4pt;height:813.5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" filled="f" strokecolor="black [3200]" strokeweight="1.5pt">
              <w10:wrap anchorx="page" anchory="page"/>
            </v:rect>
          </w:pict>
        </mc:Fallback>
      </mc:AlternateContent>
    </w:r>
    <w:r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Pr="00590F2E" w:rsidRDefault="000A59EF" w:rsidP="00590F2E">
    <w:pPr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4A63003" wp14:editId="268CE86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w15="http://schemas.microsoft.com/office/word/2012/wordml">
          <w:pict>
            <v:rect w14:anchorId="66712E8C" id="Прямоугольник 2" o:spid="_x0000_s1026" style="position:absolute;margin-left:56.7pt;margin-top:14.2pt;width:524.4pt;height:813.5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" filled="f" strokecolor="black [3200]" strokeweight="1.5pt">
              <w10:wrap anchorx="page" anchory="page"/>
            </v:rect>
          </w:pict>
        </mc:Fallback>
      </mc:AlternateContent>
    </w:r>
    <w:r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pPr w:horzAnchor="margin" w:tblpXSpec="right" w:tblpYSpec="bottom"/>
      <w:tblOverlap w:val="never"/>
      <w:tblW w:w="5000" w:type="pct"/>
      <w:jc w:val="right"/>
      <w:tblBorders>
        <w:top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0"/>
      <w:gridCol w:w="728"/>
      <w:gridCol w:w="530"/>
      <w:gridCol w:w="624"/>
      <w:gridCol w:w="815"/>
      <w:gridCol w:w="530"/>
      <w:gridCol w:w="6205"/>
      <w:gridCol w:w="531"/>
    </w:tblGrid>
    <w:tr w:rsidR="000A59EF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406" w:type="pct"/>
          <w:tcBorders>
            <w:top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974" w:type="pct"/>
          <w:vMerge w:val="restar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Pr="00BF6E3C" w:rsidRDefault="000A59EF" w:rsidP="001F18E8">
          <w:pPr>
            <w:pStyle w:val="-"/>
          </w:pPr>
          <w:r w:rsidRPr="008E44FF">
            <w:t>07-456-ИОС7.1-С</w:t>
          </w: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  <w:r w:rsidRPr="00AF649D">
            <w:t>Лист</w:t>
          </w:r>
        </w:p>
      </w:tc>
    </w:tr>
    <w:tr w:rsidR="000A59EF" w:rsidTr="001F18E8">
      <w:trPr>
        <w:trHeight w:val="253"/>
        <w:jc w:val="right"/>
      </w:trPr>
      <w:tc>
        <w:tcPr>
          <w:tcW w:w="270" w:type="pct"/>
          <w:vMerge w:val="restart"/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406" w:type="pct"/>
          <w:vMerge w:val="restart"/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A59EF" w:rsidRPr="00130364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</w:tr>
    <w:tr w:rsidR="000A59EF" w:rsidTr="001F18E8">
      <w:trPr>
        <w:trHeight w:val="253"/>
        <w:jc w:val="right"/>
      </w:trPr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406" w:type="pct"/>
          <w:vMerge/>
          <w:tcBorders>
            <w:bottom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0A59EF" w:rsidRPr="008E44FF" w:rsidRDefault="000A59EF" w:rsidP="008E44FF">
          <w:pPr>
            <w:pStyle w:val="ab"/>
          </w:pPr>
          <w:r w:rsidRPr="008E44FF">
            <w:fldChar w:fldCharType="begin"/>
          </w:r>
          <w:r w:rsidRPr="008E44FF">
            <w:instrText xml:space="preserve"> = </w:instrText>
          </w:r>
          <w:r w:rsidRPr="008E44FF">
            <w:fldChar w:fldCharType="begin"/>
          </w:r>
          <w:r w:rsidRPr="008E44FF">
            <w:instrText xml:space="preserve"> PAGE   \* MERGEFORMAT </w:instrText>
          </w:r>
          <w:r w:rsidRPr="008E44FF">
            <w:fldChar w:fldCharType="separate"/>
          </w:r>
          <w:r w:rsidR="00452F7C">
            <w:rPr>
              <w:noProof/>
            </w:rPr>
            <w:instrText>4</w:instrText>
          </w:r>
          <w:r w:rsidRPr="008E44FF">
            <w:fldChar w:fldCharType="end"/>
          </w:r>
          <w:r w:rsidRPr="008E44FF">
            <w:instrText>-</w:instrText>
          </w:r>
          <w:r w:rsidRPr="008E44FF">
            <w:fldChar w:fldCharType="begin"/>
          </w:r>
          <w:r w:rsidRPr="008E44FF">
            <w:instrText xml:space="preserve"> PAGEREF СодТома \h </w:instrText>
          </w:r>
          <w:r w:rsidRPr="008E44FF">
            <w:fldChar w:fldCharType="separate"/>
          </w:r>
          <w:r w:rsidR="00B30D01">
            <w:rPr>
              <w:noProof/>
            </w:rPr>
            <w:instrText>2</w:instrText>
          </w:r>
          <w:r w:rsidRPr="008E44FF">
            <w:fldChar w:fldCharType="end"/>
          </w:r>
          <w:r w:rsidRPr="008E44FF">
            <w:instrText>+1</w:instrText>
          </w:r>
          <w:r w:rsidRPr="008E44FF">
            <w:fldChar w:fldCharType="separate"/>
          </w:r>
          <w:r w:rsidR="00B30D01">
            <w:rPr>
              <w:noProof/>
            </w:rPr>
            <w:t>3</w:t>
          </w:r>
          <w:r w:rsidRPr="008E44FF">
            <w:fldChar w:fldCharType="end"/>
          </w:r>
        </w:p>
      </w:tc>
    </w:tr>
    <w:tr w:rsidR="000A59EF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Изм.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  <w:proofErr w:type="spellStart"/>
          <w:r w:rsidRPr="006777DB">
            <w:t>Кол.уч</w:t>
          </w:r>
          <w:proofErr w:type="spellEnd"/>
          <w:r w:rsidRPr="006777DB"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6777DB" w:rsidRDefault="000A59EF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Дата</w:t>
          </w:r>
        </w:p>
      </w:tc>
      <w:tc>
        <w:tcPr>
          <w:tcW w:w="2974" w:type="pct"/>
          <w:vMerge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A59EF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:rsidR="000A59EF" w:rsidRDefault="000A59EF" w:rsidP="001F18E8">
          <w:pPr>
            <w:pStyle w:val="af1"/>
            <w:framePr w:wrap="auto" w:vAnchor="margin" w:hAnchor="text" w:yAlign="inline"/>
            <w:suppressOverlap w:val="0"/>
          </w:pPr>
        </w:p>
      </w:tc>
    </w:tr>
  </w:tbl>
  <w:p w:rsidR="000A59EF" w:rsidRPr="00590F2E" w:rsidRDefault="000A59EF" w:rsidP="00590F2E">
    <w:pPr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1" layoutInCell="1" allowOverlap="1" wp14:anchorId="75C5D51A" wp14:editId="418D4500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9" name="Прямоугольник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  <w:proofErr w:type="spellStart"/>
                                <w:r w:rsidRPr="00FF35A4">
                                  <w:t>Взам</w:t>
                                </w:r>
                                <w:proofErr w:type="spellEnd"/>
                                <w:r w:rsidRPr="00FF35A4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  <w:r w:rsidRPr="00FF35A4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  <w:r w:rsidRPr="00FF35A4"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0A59EF" w:rsidRDefault="000A59EF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left:0;text-align:left;margin-left:1.4pt;margin-top:586.55pt;width:56.7pt;height:255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  <w:proofErr w:type="spellStart"/>
                          <w:r w:rsidRPr="00FF35A4">
                            <w:t>Взам</w:t>
                          </w:r>
                          <w:proofErr w:type="spellEnd"/>
                          <w:r w:rsidRPr="00FF35A4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  <w:r w:rsidRPr="00FF35A4"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  <w:r w:rsidRPr="00FF35A4"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0A59EF" w:rsidRDefault="000A59EF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39CE2E5" wp14:editId="14B9597D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0" name="Прямоугольник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5="http://schemas.microsoft.com/office/word/2012/wordml">
          <w:pict>
            <v:rect w14:anchorId="478E5434" id="Прямоугольник 10" o:spid="_x0000_s1026" style="position:absolute;margin-left:56.7pt;margin-top:14.2pt;width:524.4pt;height:813.5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" filled="f" strokecolor="black [3200]" strokeweight="1.5pt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25AAD246" wp14:editId="2551944F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11" name="Прямоугольник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59EF" w:rsidRPr="00C65870" w:rsidRDefault="000A59EF" w:rsidP="001F18E8">
                          <w:pPr>
                            <w:pStyle w:val="ab"/>
                          </w:pPr>
                          <w:r w:rsidRPr="00C65870">
                            <w:fldChar w:fldCharType="begin"/>
                          </w:r>
                          <w:r w:rsidRPr="00C65870">
                            <w:instrText xml:space="preserve"> PAGE   \* MERGEFORMAT </w:instrText>
                          </w:r>
                          <w:r w:rsidRPr="00C65870">
                            <w:fldChar w:fldCharType="separate"/>
                          </w:r>
                          <w:r w:rsidR="00452F7C">
                            <w:rPr>
                              <w:noProof/>
                            </w:rPr>
                            <w:t>4</w:t>
                          </w:r>
                          <w:r w:rsidRPr="00C65870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w15="http://schemas.microsoft.com/office/word/2012/wordml">
          <w:pict>
            <v:rect w14:anchorId="4358F9D7" id="Прямоугольник 11" o:spid="_x0000_s1028" style="position:absolute;left:0;text-align:left;margin-left:552.85pt;margin-top:14.2pt;width:28.35pt;height:19.8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" filled="f" strokecolor="black [3200]" strokeweight="1.5pt">
              <v:textbox inset="0,0,0,0">
                <w:txbxContent>
                  <w:p w:rsidR="000A59EF" w:rsidRPr="00C65870" w:rsidRDefault="000A59EF" w:rsidP="001F18E8">
                    <w:pPr>
                      <w:pStyle w:val="ab"/>
                    </w:pPr>
                    <w:r w:rsidRPr="00C65870">
                      <w:fldChar w:fldCharType="begin"/>
                    </w:r>
                    <w:r w:rsidRPr="00C65870">
                      <w:instrText xml:space="preserve"> PAGE   \* MERGEFORMAT </w:instrText>
                    </w:r>
                    <w:r w:rsidRPr="00C65870">
                      <w:fldChar w:fldCharType="separate"/>
                    </w:r>
                    <w:r w:rsidR="00452F7C">
                      <w:rPr>
                        <w:noProof/>
                      </w:rPr>
                      <w:t>4</w:t>
                    </w:r>
                    <w:r w:rsidRPr="00C65870"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lang w:val="en-US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horzAnchor="margin" w:tblpXSpec="center" w:tblpYSpec="bottom"/>
      <w:tblOverlap w:val="never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69"/>
      <w:gridCol w:w="567"/>
      <w:gridCol w:w="567"/>
      <w:gridCol w:w="852"/>
      <w:gridCol w:w="567"/>
      <w:gridCol w:w="3972"/>
      <w:gridCol w:w="852"/>
      <w:gridCol w:w="852"/>
      <w:gridCol w:w="1130"/>
    </w:tblGrid>
    <w:tr w:rsidR="001B6561" w:rsidRPr="009A75F9" w:rsidTr="00791AF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284"/>
      </w:trPr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3242" w:type="pct"/>
          <w:gridSpan w:val="4"/>
          <w:vMerge w:val="restar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1B6561" w:rsidRPr="009A75F9" w:rsidRDefault="001B6561" w:rsidP="001B6561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>
            <w:rPr>
              <w:rFonts w:ascii="Arial" w:hAnsi="Arial" w:cs="Arial"/>
            </w:rPr>
            <w:t>-СДПТ</w:t>
          </w:r>
        </w:p>
      </w:tc>
    </w:tr>
    <w:tr w:rsidR="001B6561" w:rsidRPr="009A75F9" w:rsidTr="00791AF9">
      <w:trPr>
        <w:trHeight w:hRule="exact" w:val="284"/>
      </w:trPr>
      <w:tc>
        <w:tcPr>
          <w:tcW w:w="271" w:type="pct"/>
          <w:tcBorders>
            <w:bottom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1" w:type="pct"/>
          <w:tcBorders>
            <w:bottom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406" w:type="pct"/>
          <w:tcBorders>
            <w:bottom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ind w:left="-1"/>
            <w:suppressOverlap w:val="0"/>
            <w:rPr>
              <w:rFonts w:ascii="Arial" w:hAnsi="Arial" w:cs="Arial"/>
              <w:sz w:val="14"/>
            </w:rPr>
          </w:pP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1B6561" w:rsidRPr="009A75F9" w:rsidTr="00791AF9">
      <w:trPr>
        <w:trHeight w:hRule="exact" w:val="284"/>
      </w:trPr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9A75F9">
            <w:rPr>
              <w:rFonts w:ascii="Arial" w:hAnsi="Arial" w:cs="Arial"/>
              <w:sz w:val="16"/>
              <w:szCs w:val="16"/>
            </w:rPr>
            <w:t>Кол.уч</w:t>
          </w:r>
          <w:proofErr w:type="spellEnd"/>
          <w:r w:rsidRPr="009A75F9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1B6561" w:rsidRPr="009A75F9" w:rsidTr="00791AF9">
      <w:trPr>
        <w:trHeight w:hRule="exact" w:val="284"/>
      </w:trPr>
      <w:tc>
        <w:tcPr>
          <w:tcW w:w="542" w:type="pct"/>
          <w:gridSpan w:val="2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proofErr w:type="spellStart"/>
          <w:r w:rsidRPr="009A75F9">
            <w:rPr>
              <w:rFonts w:ascii="Arial" w:hAnsi="Arial" w:cs="Arial"/>
            </w:rPr>
            <w:t>Разраб</w:t>
          </w:r>
          <w:proofErr w:type="spellEnd"/>
          <w:r w:rsidRPr="009A75F9">
            <w:rPr>
              <w:rFonts w:ascii="Arial" w:hAnsi="Arial" w:cs="Arial"/>
            </w:rPr>
            <w:t>.</w:t>
          </w:r>
        </w:p>
      </w:tc>
      <w:tc>
        <w:tcPr>
          <w:tcW w:w="540" w:type="pct"/>
          <w:gridSpan w:val="2"/>
          <w:tcBorders>
            <w:top w:val="single" w:sz="12" w:space="0" w:color="auto"/>
          </w:tcBorders>
        </w:tcPr>
        <w:p w:rsidR="001B6561" w:rsidRPr="00FB1B7A" w:rsidRDefault="001B6561" w:rsidP="001B6561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20"/>
              <w:szCs w:val="20"/>
            </w:rPr>
          </w:pPr>
          <w:r w:rsidRPr="00FB1B7A">
            <w:rPr>
              <w:rFonts w:ascii="Arial" w:hAnsi="Arial" w:cs="Arial"/>
              <w:sz w:val="20"/>
              <w:szCs w:val="20"/>
            </w:rPr>
            <w:t>Бондарева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FB1B7A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70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B30D01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 w:val="restar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3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Состав документации</w:t>
          </w:r>
          <w:r>
            <w:rPr>
              <w:rFonts w:ascii="Arial" w:hAnsi="Arial" w:cs="Arial"/>
            </w:rPr>
            <w:t xml:space="preserve"> по планировке территории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Стадия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Листов</w:t>
          </w:r>
        </w:p>
      </w:tc>
    </w:tr>
    <w:tr w:rsidR="001B6561" w:rsidRPr="009A75F9" w:rsidTr="00791AF9">
      <w:trPr>
        <w:trHeight w:hRule="exact" w:val="284"/>
      </w:trPr>
      <w:tc>
        <w:tcPr>
          <w:tcW w:w="542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ДПТ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1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SECTIONPAGES   \* MERGEFORMAT </w:instrText>
          </w:r>
          <w:r w:rsidRPr="009A75F9">
            <w:rPr>
              <w:rFonts w:ascii="Arial" w:hAnsi="Arial" w:cs="Arial"/>
            </w:rPr>
            <w:fldChar w:fldCharType="separate"/>
          </w:r>
          <w:r w:rsidR="00B30D01">
            <w:rPr>
              <w:rFonts w:ascii="Arial" w:hAnsi="Arial" w:cs="Arial"/>
              <w:noProof/>
            </w:rPr>
            <w:t>1</w:t>
          </w:r>
          <w:r w:rsidRPr="009A75F9">
            <w:rPr>
              <w:rFonts w:ascii="Arial" w:hAnsi="Arial" w:cs="Arial"/>
              <w:noProof/>
            </w:rPr>
            <w:fldChar w:fldCharType="end"/>
          </w:r>
        </w:p>
      </w:tc>
    </w:tr>
    <w:tr w:rsidR="001B6561" w:rsidRPr="009A75F9" w:rsidTr="00791AF9">
      <w:trPr>
        <w:trHeight w:hRule="exact" w:val="284"/>
      </w:trPr>
      <w:tc>
        <w:tcPr>
          <w:tcW w:w="542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 w:val="restar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3"/>
            <w:rPr>
              <w:rFonts w:ascii="Arial" w:hAnsi="Arial" w:cs="Arial"/>
            </w:rPr>
          </w:pPr>
          <w:r w:rsidRPr="00610A82">
            <w:rPr>
              <w:rFonts w:ascii="Arial" w:hAnsi="Arial" w:cs="Arial"/>
              <w:sz w:val="20"/>
              <w:szCs w:val="20"/>
            </w:rPr>
            <w:t>ООО</w:t>
          </w:r>
          <w:r>
            <w:rPr>
              <w:rFonts w:ascii="Arial" w:hAnsi="Arial" w:cs="Arial"/>
              <w:sz w:val="20"/>
              <w:szCs w:val="20"/>
            </w:rPr>
            <w:t xml:space="preserve"> «</w:t>
          </w:r>
          <w:proofErr w:type="spellStart"/>
          <w:r>
            <w:rPr>
              <w:rFonts w:ascii="Arial" w:hAnsi="Arial" w:cs="Arial"/>
              <w:sz w:val="20"/>
              <w:szCs w:val="20"/>
            </w:rPr>
            <w:t>СтройПроектСервис</w:t>
          </w:r>
          <w:proofErr w:type="spellEnd"/>
          <w:r>
            <w:rPr>
              <w:rFonts w:ascii="Arial" w:hAnsi="Arial" w:cs="Arial"/>
              <w:sz w:val="20"/>
              <w:szCs w:val="20"/>
            </w:rPr>
            <w:t>»</w:t>
          </w:r>
        </w:p>
      </w:tc>
    </w:tr>
    <w:tr w:rsidR="001B6561" w:rsidRPr="009A75F9" w:rsidTr="00791AF9">
      <w:trPr>
        <w:trHeight w:hRule="exact" w:val="284"/>
      </w:trPr>
      <w:tc>
        <w:tcPr>
          <w:tcW w:w="542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B30D01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1B6561" w:rsidRPr="009A75F9" w:rsidTr="00791AF9">
      <w:trPr>
        <w:trHeight w:hRule="exact" w:val="284"/>
      </w:trPr>
      <w:tc>
        <w:tcPr>
          <w:tcW w:w="542" w:type="pct"/>
          <w:gridSpan w:val="2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ГИП</w:t>
          </w:r>
        </w:p>
      </w:tc>
      <w:tc>
        <w:tcPr>
          <w:tcW w:w="540" w:type="pct"/>
          <w:gridSpan w:val="2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Бондарев</w:t>
          </w:r>
        </w:p>
      </w:tc>
      <w:tc>
        <w:tcPr>
          <w:tcW w:w="406" w:type="pct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B30D01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0A59EF" w:rsidRPr="009A75F9" w:rsidRDefault="000A59EF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87936" behindDoc="0" locked="1" layoutInCell="1" allowOverlap="1" wp14:anchorId="5A760A47" wp14:editId="7D75355C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20" name="Прямоугольник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0A59EF" w:rsidRDefault="000A59EF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0" o:spid="_x0000_s1029" style="position:absolute;left:0;text-align:left;margin-left:1.4pt;margin-top:586.55pt;width:56.7pt;height:255.1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0A59EF" w:rsidRDefault="000A59EF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48CF606" wp14:editId="7EC6F15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23" name="Прямоугольник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5="http://schemas.microsoft.com/office/word/2012/wordml">
          <w:pict>
            <v:rect w14:anchorId="5A69A33C" id="Прямоугольник 23" o:spid="_x0000_s1026" style="position:absolute;margin-left:56.7pt;margin-top:14.2pt;width:524.4pt;height:813.5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31264491" wp14:editId="242148F7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24" name="Прямоугольник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59EF" w:rsidRPr="00F14845" w:rsidRDefault="000A59EF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B30D01">
                            <w:rPr>
                              <w:rFonts w:ascii="Arial" w:hAnsi="Arial" w:cs="Arial"/>
                              <w:noProof/>
                            </w:rPr>
                            <w:t>2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4" o:spid="_x0000_s1030" style="position:absolute;left:0;text-align:left;margin-left:552.85pt;margin-top:14.2pt;width:28.35pt;height:19.8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" filled="f" strokecolor="black [3200]" strokeweight="1.5pt">
              <v:textbox inset="0,0,0,0">
                <w:txbxContent>
                  <w:p w:rsidR="000A59EF" w:rsidRPr="00F14845" w:rsidRDefault="000A59EF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 w:rsidR="00B30D01">
                      <w:rPr>
                        <w:rFonts w:ascii="Arial" w:hAnsi="Arial" w:cs="Arial"/>
                        <w:noProof/>
                      </w:rPr>
                      <w:t>2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pPr w:horzAnchor="margin" w:tblpXSpec="right" w:tblpYSpec="bottom"/>
      <w:tblOverlap w:val="never"/>
      <w:tblW w:w="5000" w:type="pct"/>
      <w:jc w:val="right"/>
      <w:tblBorders>
        <w:top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"/>
      <w:gridCol w:w="558"/>
      <w:gridCol w:w="378"/>
      <w:gridCol w:w="499"/>
      <w:gridCol w:w="459"/>
      <w:gridCol w:w="390"/>
      <w:gridCol w:w="5833"/>
      <w:gridCol w:w="2013"/>
    </w:tblGrid>
    <w:tr w:rsidR="000A59EF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 w:val="restar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>
            <w:rPr>
              <w:rFonts w:ascii="Arial" w:hAnsi="Arial" w:cs="Arial"/>
            </w:rPr>
            <w:t>-</w:t>
          </w:r>
          <w:r w:rsidRPr="009A75F9">
            <w:rPr>
              <w:rFonts w:ascii="Arial" w:hAnsi="Arial" w:cs="Arial"/>
            </w:rPr>
            <w:t>СП</w:t>
          </w: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</w:tr>
    <w:tr w:rsidR="000A59EF" w:rsidRPr="009A75F9" w:rsidTr="001F18E8">
      <w:trPr>
        <w:trHeight w:hRule="exact" w:val="113"/>
        <w:jc w:val="right"/>
      </w:trPr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  <w:tr w:rsidR="000A59EF" w:rsidRPr="009A75F9" w:rsidTr="001F18E8">
      <w:trPr>
        <w:trHeight w:hRule="exact" w:val="170"/>
        <w:jc w:val="right"/>
      </w:trPr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0A59EF" w:rsidRPr="009A75F9" w:rsidRDefault="000A59EF" w:rsidP="008E44FF">
          <w:pPr>
            <w:pStyle w:val="ab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= 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   \* MERGEFORMAT </w:instrText>
          </w:r>
          <w:r w:rsidRPr="009A75F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instrText>5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-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PAGEREF  СПД \h </w:instrText>
          </w:r>
          <w:r w:rsidRPr="009A75F9">
            <w:rPr>
              <w:rFonts w:ascii="Arial" w:hAnsi="Arial" w:cs="Arial"/>
            </w:rPr>
            <w:fldChar w:fldCharType="separate"/>
          </w:r>
          <w:r w:rsidR="00B30D01">
            <w:rPr>
              <w:rFonts w:ascii="Arial" w:hAnsi="Arial" w:cs="Arial"/>
              <w:b/>
              <w:bCs/>
              <w:noProof/>
            </w:rPr>
            <w:instrText>Ошибка! Закладка не определена.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+1</w:instrText>
          </w:r>
          <w:r w:rsidRPr="009A75F9">
            <w:rPr>
              <w:rFonts w:ascii="Arial" w:hAnsi="Arial" w:cs="Arial"/>
            </w:rPr>
            <w:fldChar w:fldCharType="separate"/>
          </w:r>
          <w:r w:rsidR="00B30D01">
            <w:rPr>
              <w:rFonts w:ascii="Arial" w:hAnsi="Arial" w:cs="Arial"/>
              <w:b/>
              <w:noProof/>
            </w:rPr>
            <w:t>!Синтаксическая ошибка, !</w:t>
          </w:r>
          <w:r w:rsidRPr="009A75F9">
            <w:rPr>
              <w:rFonts w:ascii="Arial" w:hAnsi="Arial" w:cs="Arial"/>
            </w:rPr>
            <w:fldChar w:fldCharType="end"/>
          </w:r>
        </w:p>
      </w:tc>
    </w:tr>
    <w:tr w:rsidR="000A59EF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9A75F9">
            <w:rPr>
              <w:rFonts w:ascii="Arial" w:hAnsi="Arial" w:cs="Arial"/>
              <w:sz w:val="16"/>
              <w:szCs w:val="16"/>
            </w:rPr>
            <w:t>Кол.уч</w:t>
          </w:r>
          <w:proofErr w:type="spellEnd"/>
          <w:r w:rsidRPr="009A75F9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2974" w:type="pct"/>
          <w:vMerge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0A59EF" w:rsidRPr="009A75F9" w:rsidRDefault="000A59EF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0224" behindDoc="0" locked="1" layoutInCell="1" allowOverlap="1" wp14:anchorId="69C365C6" wp14:editId="082444EF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29" name="Прямоугольник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0A59EF" w:rsidRDefault="000A59EF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9" o:spid="_x0000_s1031" style="position:absolute;left:0;text-align:left;margin-left:1.4pt;margin-top:586.55pt;width:56.7pt;height:255.1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0A59EF" w:rsidRDefault="000A59EF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753CCB" wp14:editId="16AA2BE3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30" name="Прямоугольник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5="http://schemas.microsoft.com/office/word/2012/wordml">
          <w:pict>
            <v:rect w14:anchorId="48A6D928" id="Прямоугольник 30" o:spid="_x0000_s1026" style="position:absolute;margin-left:56.7pt;margin-top:14.2pt;width:524.4pt;height:813.5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8176" behindDoc="0" locked="1" layoutInCell="1" allowOverlap="1" wp14:anchorId="19626BC6" wp14:editId="6FCD4944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31" name="Прямоугольник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59EF" w:rsidRPr="00F14845" w:rsidRDefault="000A59EF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</w:rPr>
                            <w:t>5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w15="http://schemas.microsoft.com/office/word/2012/wordml">
          <w:pict>
            <v:rect w14:anchorId="47CED98C" id="Прямоугольник 31" o:spid="_x0000_s1032" style="position:absolute;left:0;text-align:left;margin-left:552.85pt;margin-top:14.2pt;width:28.35pt;height:19.8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" filled="f" strokecolor="black [3200]" strokeweight="1.5pt">
              <v:textbox inset="0,0,0,0">
                <w:txbxContent>
                  <w:p w:rsidR="000A59EF" w:rsidRPr="00F14845" w:rsidRDefault="000A59EF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</w:rPr>
                      <w:t>5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horzAnchor="margin" w:tblpXSpec="center" w:tblpYSpec="bottom"/>
      <w:tblOverlap w:val="never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69"/>
      <w:gridCol w:w="567"/>
      <w:gridCol w:w="567"/>
      <w:gridCol w:w="852"/>
      <w:gridCol w:w="567"/>
      <w:gridCol w:w="3972"/>
      <w:gridCol w:w="852"/>
      <w:gridCol w:w="852"/>
      <w:gridCol w:w="1130"/>
    </w:tblGrid>
    <w:tr w:rsidR="000A59EF" w:rsidRPr="009A75F9" w:rsidTr="001F18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284"/>
      </w:trPr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0A59EF" w:rsidRPr="009A75F9" w:rsidRDefault="000A59EF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0A59EF" w:rsidRPr="009A75F9" w:rsidRDefault="000A59EF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0A59EF" w:rsidRPr="009A75F9" w:rsidRDefault="000A59EF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0A59EF" w:rsidRPr="009A75F9" w:rsidRDefault="000A59EF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0A59EF" w:rsidRPr="009A75F9" w:rsidRDefault="000A59EF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0A59EF" w:rsidRPr="009A75F9" w:rsidRDefault="000A59EF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3242" w:type="pct"/>
          <w:gridSpan w:val="4"/>
          <w:vMerge w:val="restar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0A59EF" w:rsidRPr="009A75F9" w:rsidRDefault="000A59EF" w:rsidP="001F18E8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 w:rsidRPr="009A75F9">
            <w:rPr>
              <w:rFonts w:ascii="Arial" w:hAnsi="Arial" w:cs="Arial"/>
            </w:rPr>
            <w:t>-</w:t>
          </w:r>
          <w:r w:rsidR="001E35BE">
            <w:rPr>
              <w:rFonts w:ascii="Arial" w:hAnsi="Arial" w:cs="Arial"/>
            </w:rPr>
            <w:t xml:space="preserve"> ППТ.2</w:t>
          </w:r>
        </w:p>
      </w:tc>
    </w:tr>
    <w:tr w:rsidR="000A59EF" w:rsidRPr="009A75F9" w:rsidTr="001F18E8">
      <w:trPr>
        <w:trHeight w:hRule="exact" w:val="284"/>
      </w:trPr>
      <w:tc>
        <w:tcPr>
          <w:tcW w:w="271" w:type="pct"/>
          <w:tcBorders>
            <w:bottom w:val="single" w:sz="12" w:space="0" w:color="auto"/>
          </w:tcBorders>
        </w:tcPr>
        <w:p w:rsidR="000A59EF" w:rsidRPr="009A75F9" w:rsidRDefault="000A59EF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1" w:type="pct"/>
          <w:tcBorders>
            <w:bottom w:val="single" w:sz="12" w:space="0" w:color="auto"/>
          </w:tcBorders>
        </w:tcPr>
        <w:p w:rsidR="000A59EF" w:rsidRPr="009A75F9" w:rsidRDefault="000A59EF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0A59EF" w:rsidRPr="009A75F9" w:rsidRDefault="000A59EF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0A59EF" w:rsidRPr="009A75F9" w:rsidRDefault="000A59EF" w:rsidP="000F4581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406" w:type="pct"/>
          <w:tcBorders>
            <w:bottom w:val="single" w:sz="12" w:space="0" w:color="auto"/>
          </w:tcBorders>
        </w:tcPr>
        <w:p w:rsidR="000A59EF" w:rsidRPr="009A75F9" w:rsidRDefault="000A59EF" w:rsidP="000F4581">
          <w:pPr>
            <w:pStyle w:val="af2"/>
            <w:framePr w:wrap="auto" w:hAnchor="text" w:yAlign="inline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0A59EF" w:rsidRPr="009A75F9" w:rsidRDefault="000A59EF" w:rsidP="000F4581">
          <w:pPr>
            <w:pStyle w:val="af2"/>
            <w:framePr w:wrap="auto" w:hAnchor="text" w:yAlign="inline"/>
            <w:ind w:left="-1"/>
            <w:suppressOverlap w:val="0"/>
            <w:rPr>
              <w:rFonts w:ascii="Arial" w:hAnsi="Arial" w:cs="Arial"/>
              <w:sz w:val="14"/>
            </w:rPr>
          </w:pP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0A59EF" w:rsidRPr="009A75F9" w:rsidRDefault="000A59EF" w:rsidP="000F458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0A59EF" w:rsidRPr="009A75F9" w:rsidTr="001F18E8">
      <w:trPr>
        <w:trHeight w:hRule="exact" w:val="284"/>
      </w:trPr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0A59EF" w:rsidRPr="009A75F9" w:rsidRDefault="000A59EF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0A59EF" w:rsidRPr="009A75F9" w:rsidRDefault="000A59EF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9A75F9">
            <w:rPr>
              <w:rFonts w:ascii="Arial" w:hAnsi="Arial" w:cs="Arial"/>
              <w:sz w:val="16"/>
              <w:szCs w:val="16"/>
            </w:rPr>
            <w:t>Кол.уч</w:t>
          </w:r>
          <w:proofErr w:type="spellEnd"/>
          <w:r w:rsidRPr="009A75F9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0A59EF" w:rsidRPr="009A75F9" w:rsidRDefault="000A59EF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0A59EF" w:rsidRPr="009A75F9" w:rsidRDefault="000A59EF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12" w:space="0" w:color="auto"/>
          </w:tcBorders>
        </w:tcPr>
        <w:p w:rsidR="000A59EF" w:rsidRPr="009A75F9" w:rsidRDefault="000A59EF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0A59EF" w:rsidRPr="009A75F9" w:rsidRDefault="000A59EF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0A59EF" w:rsidRPr="009A75F9" w:rsidRDefault="000A59EF" w:rsidP="009A75F9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1B6561" w:rsidRPr="009A75F9" w:rsidTr="001F18E8">
      <w:trPr>
        <w:trHeight w:hRule="exact" w:val="284"/>
      </w:trPr>
      <w:tc>
        <w:tcPr>
          <w:tcW w:w="542" w:type="pct"/>
          <w:gridSpan w:val="2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proofErr w:type="spellStart"/>
          <w:r w:rsidRPr="009A75F9">
            <w:rPr>
              <w:rFonts w:ascii="Arial" w:hAnsi="Arial" w:cs="Arial"/>
            </w:rPr>
            <w:t>Разраб</w:t>
          </w:r>
          <w:proofErr w:type="spellEnd"/>
          <w:r w:rsidRPr="009A75F9">
            <w:rPr>
              <w:rFonts w:ascii="Arial" w:hAnsi="Arial" w:cs="Arial"/>
            </w:rPr>
            <w:t>.</w:t>
          </w:r>
        </w:p>
      </w:tc>
      <w:tc>
        <w:tcPr>
          <w:tcW w:w="540" w:type="pct"/>
          <w:gridSpan w:val="2"/>
          <w:tcBorders>
            <w:top w:val="single" w:sz="12" w:space="0" w:color="auto"/>
          </w:tcBorders>
        </w:tcPr>
        <w:p w:rsidR="001B6561" w:rsidRPr="00FB1B7A" w:rsidRDefault="001B6561" w:rsidP="001B6561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20"/>
              <w:szCs w:val="20"/>
            </w:rPr>
          </w:pPr>
          <w:r w:rsidRPr="00FB1B7A">
            <w:rPr>
              <w:rFonts w:ascii="Arial" w:hAnsi="Arial" w:cs="Arial"/>
              <w:sz w:val="20"/>
              <w:szCs w:val="20"/>
            </w:rPr>
            <w:t>Бондарева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FB1B7A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70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B30D01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 w:val="restart"/>
          <w:tcBorders>
            <w:top w:val="single" w:sz="12" w:space="0" w:color="auto"/>
          </w:tcBorders>
        </w:tcPr>
        <w:p w:rsidR="001B6561" w:rsidRPr="006A1C98" w:rsidRDefault="001B6561" w:rsidP="001B6561">
          <w:pPr>
            <w:pStyle w:val="af3"/>
            <w:rPr>
              <w:bCs/>
              <w:color w:val="000000"/>
              <w:sz w:val="18"/>
              <w:szCs w:val="18"/>
            </w:rPr>
          </w:pPr>
          <w:r w:rsidRPr="006A1C98">
            <w:rPr>
              <w:rFonts w:ascii="Arial" w:hAnsi="Arial" w:cs="Arial"/>
              <w:sz w:val="18"/>
              <w:szCs w:val="18"/>
            </w:rPr>
            <w:t>Документация по планировке территории для размещения транспорта регионального значения «</w:t>
          </w:r>
          <w:r w:rsidRPr="006A1C98">
            <w:rPr>
              <w:bCs/>
              <w:color w:val="000000"/>
              <w:sz w:val="18"/>
              <w:szCs w:val="18"/>
            </w:rPr>
            <w:t xml:space="preserve">Газификация котельной ЛПДС «Южный Балык». Нефтеюганское УМН» </w:t>
          </w:r>
        </w:p>
        <w:p w:rsidR="001B6561" w:rsidRDefault="001B6561" w:rsidP="001B6561">
          <w:pPr>
            <w:pStyle w:val="af3"/>
            <w:rPr>
              <w:bCs/>
              <w:color w:val="000000"/>
              <w:sz w:val="18"/>
              <w:szCs w:val="18"/>
            </w:rPr>
          </w:pPr>
          <w:r w:rsidRPr="006A1C98">
            <w:rPr>
              <w:bCs/>
              <w:color w:val="000000"/>
              <w:sz w:val="18"/>
              <w:szCs w:val="18"/>
            </w:rPr>
            <w:t>Состав документации по планировке</w:t>
          </w:r>
          <w:r>
            <w:rPr>
              <w:bCs/>
              <w:color w:val="000000"/>
              <w:sz w:val="20"/>
              <w:szCs w:val="20"/>
            </w:rPr>
            <w:t xml:space="preserve"> </w:t>
          </w:r>
          <w:r w:rsidRPr="006A1C98">
            <w:rPr>
              <w:bCs/>
              <w:color w:val="000000"/>
              <w:sz w:val="18"/>
              <w:szCs w:val="18"/>
            </w:rPr>
            <w:t>территории</w:t>
          </w:r>
        </w:p>
        <w:p w:rsidR="001B6561" w:rsidRPr="009A75F9" w:rsidRDefault="001B6561" w:rsidP="001B6561">
          <w:pPr>
            <w:pStyle w:val="af3"/>
            <w:rPr>
              <w:rFonts w:ascii="Arial" w:hAnsi="Arial" w:cs="Arial"/>
            </w:rPr>
          </w:pPr>
          <w:r>
            <w:rPr>
              <w:bCs/>
              <w:color w:val="000000"/>
              <w:sz w:val="18"/>
              <w:szCs w:val="18"/>
            </w:rPr>
            <w:t>Графическая часть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Стадия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Листов</w:t>
          </w:r>
        </w:p>
      </w:tc>
    </w:tr>
    <w:tr w:rsidR="001B6561" w:rsidRPr="009A75F9" w:rsidTr="001F18E8">
      <w:trPr>
        <w:trHeight w:hRule="exact" w:val="284"/>
      </w:trPr>
      <w:tc>
        <w:tcPr>
          <w:tcW w:w="542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ДПТ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1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SECTIONPAGES   \* MERGEFORMAT </w:instrText>
          </w:r>
          <w:r w:rsidRPr="009A75F9">
            <w:rPr>
              <w:rFonts w:ascii="Arial" w:hAnsi="Arial" w:cs="Arial"/>
            </w:rPr>
            <w:fldChar w:fldCharType="separate"/>
          </w:r>
          <w:r w:rsidR="00B30D01">
            <w:rPr>
              <w:rFonts w:ascii="Arial" w:hAnsi="Arial" w:cs="Arial"/>
              <w:noProof/>
            </w:rPr>
            <w:t>1</w:t>
          </w:r>
          <w:r w:rsidRPr="009A75F9">
            <w:rPr>
              <w:rFonts w:ascii="Arial" w:hAnsi="Arial" w:cs="Arial"/>
              <w:noProof/>
            </w:rPr>
            <w:fldChar w:fldCharType="end"/>
          </w:r>
        </w:p>
      </w:tc>
    </w:tr>
    <w:tr w:rsidR="001B6561" w:rsidRPr="009A75F9" w:rsidTr="001F18E8">
      <w:trPr>
        <w:trHeight w:hRule="exact" w:val="284"/>
      </w:trPr>
      <w:tc>
        <w:tcPr>
          <w:tcW w:w="542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 w:val="restart"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3"/>
            <w:rPr>
              <w:rFonts w:ascii="Arial" w:hAnsi="Arial" w:cs="Arial"/>
            </w:rPr>
          </w:pPr>
          <w:r w:rsidRPr="00610A82">
            <w:rPr>
              <w:rFonts w:ascii="Arial" w:hAnsi="Arial" w:cs="Arial"/>
              <w:sz w:val="20"/>
              <w:szCs w:val="20"/>
            </w:rPr>
            <w:t>ООО</w:t>
          </w:r>
          <w:r>
            <w:rPr>
              <w:rFonts w:ascii="Arial" w:hAnsi="Arial" w:cs="Arial"/>
              <w:sz w:val="20"/>
              <w:szCs w:val="20"/>
            </w:rPr>
            <w:t xml:space="preserve"> «</w:t>
          </w:r>
          <w:proofErr w:type="spellStart"/>
          <w:r>
            <w:rPr>
              <w:rFonts w:ascii="Arial" w:hAnsi="Arial" w:cs="Arial"/>
              <w:sz w:val="20"/>
              <w:szCs w:val="20"/>
            </w:rPr>
            <w:t>СтройПроектСервис</w:t>
          </w:r>
          <w:proofErr w:type="spellEnd"/>
          <w:r>
            <w:rPr>
              <w:rFonts w:ascii="Arial" w:hAnsi="Arial" w:cs="Arial"/>
              <w:sz w:val="20"/>
              <w:szCs w:val="20"/>
            </w:rPr>
            <w:t>»</w:t>
          </w:r>
        </w:p>
      </w:tc>
    </w:tr>
    <w:tr w:rsidR="001B6561" w:rsidRPr="009A75F9" w:rsidTr="001F18E8">
      <w:trPr>
        <w:trHeight w:hRule="exact" w:val="284"/>
      </w:trPr>
      <w:tc>
        <w:tcPr>
          <w:tcW w:w="542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B30D01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1B6561" w:rsidRPr="009A75F9" w:rsidTr="001F18E8">
      <w:trPr>
        <w:trHeight w:hRule="exact" w:val="284"/>
      </w:trPr>
      <w:tc>
        <w:tcPr>
          <w:tcW w:w="542" w:type="pct"/>
          <w:gridSpan w:val="2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ГИП</w:t>
          </w:r>
        </w:p>
      </w:tc>
      <w:tc>
        <w:tcPr>
          <w:tcW w:w="540" w:type="pct"/>
          <w:gridSpan w:val="2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Бондарев</w:t>
          </w:r>
        </w:p>
      </w:tc>
      <w:tc>
        <w:tcPr>
          <w:tcW w:w="406" w:type="pct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bottom w:val="single" w:sz="6" w:space="0" w:color="auto"/>
          </w:tcBorders>
        </w:tcPr>
        <w:p w:rsidR="001B6561" w:rsidRPr="009A75F9" w:rsidRDefault="001B6561" w:rsidP="001B656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B30D01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  <w:bottom w:val="single" w:sz="6" w:space="0" w:color="auto"/>
          </w:tcBorders>
        </w:tcPr>
        <w:p w:rsidR="001B6561" w:rsidRPr="009A75F9" w:rsidRDefault="001B6561" w:rsidP="001B656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0A59EF" w:rsidRPr="009A75F9" w:rsidRDefault="000A59EF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6128" behindDoc="0" locked="1" layoutInCell="1" allowOverlap="1" wp14:anchorId="2812D5BB" wp14:editId="759E3A8E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16" name="Прямоугольник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0A59EF" w:rsidRDefault="000A59EF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16" o:spid="_x0000_s1033" style="position:absolute;left:0;text-align:left;margin-left:1.4pt;margin-top:586.55pt;width:56.7pt;height:255.1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0A59EF" w:rsidRDefault="000A59EF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52393F56" wp14:editId="793FB9B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7" name="Прямоугольник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5="http://schemas.microsoft.com/office/word/2012/wordml">
          <w:pict>
            <v:rect w14:anchorId="00230C6B" id="Прямоугольник 17" o:spid="_x0000_s1026" style="position:absolute;margin-left:56.7pt;margin-top:14.2pt;width:524.4pt;height:813.5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4080" behindDoc="0" locked="1" layoutInCell="1" allowOverlap="1" wp14:anchorId="1CC42B13" wp14:editId="2CB534F8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18" name="Прямоугольник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59EF" w:rsidRPr="00F14845" w:rsidRDefault="000A59EF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B30D01">
                            <w:rPr>
                              <w:rFonts w:ascii="Arial" w:hAnsi="Arial" w:cs="Arial"/>
                              <w:noProof/>
                            </w:rPr>
                            <w:t>3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18" o:spid="_x0000_s1034" style="position:absolute;left:0;text-align:left;margin-left:552.85pt;margin-top:14.2pt;width:28.35pt;height:19.8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" filled="f" strokecolor="black [3200]" strokeweight="1.5pt">
              <v:textbox inset="0,0,0,0">
                <w:txbxContent>
                  <w:p w:rsidR="000A59EF" w:rsidRPr="00F14845" w:rsidRDefault="000A59EF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 w:rsidR="00B30D01">
                      <w:rPr>
                        <w:rFonts w:ascii="Arial" w:hAnsi="Arial" w:cs="Arial"/>
                        <w:noProof/>
                      </w:rPr>
                      <w:t>3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pPr w:horzAnchor="margin" w:tblpXSpec="right" w:tblpYSpec="bottom"/>
      <w:tblOverlap w:val="never"/>
      <w:tblW w:w="5000" w:type="pct"/>
      <w:jc w:val="right"/>
      <w:tblBorders>
        <w:top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"/>
      <w:gridCol w:w="558"/>
      <w:gridCol w:w="378"/>
      <w:gridCol w:w="499"/>
      <w:gridCol w:w="459"/>
      <w:gridCol w:w="390"/>
      <w:gridCol w:w="5833"/>
      <w:gridCol w:w="2013"/>
    </w:tblGrid>
    <w:tr w:rsidR="000A59EF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 w:val="restar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Pr="009A75F9" w:rsidRDefault="000A59EF" w:rsidP="004A4552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 w:rsidRPr="009A75F9">
            <w:rPr>
              <w:rFonts w:ascii="Arial" w:hAnsi="Arial" w:cs="Arial"/>
            </w:rPr>
            <w:t>-ПЗ</w:t>
          </w: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</w:tr>
    <w:tr w:rsidR="000A59EF" w:rsidRPr="009A75F9" w:rsidTr="001F18E8">
      <w:trPr>
        <w:trHeight w:hRule="exact" w:val="113"/>
        <w:jc w:val="right"/>
      </w:trPr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  <w:tr w:rsidR="000A59EF" w:rsidRPr="009A75F9" w:rsidTr="001F18E8">
      <w:trPr>
        <w:trHeight w:hRule="exact" w:val="170"/>
        <w:jc w:val="right"/>
      </w:trPr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0A59EF" w:rsidRPr="009A75F9" w:rsidRDefault="000A59EF" w:rsidP="00FC18A8">
          <w:pPr>
            <w:pStyle w:val="ab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= 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   \* MERGEFORMAT </w:instrText>
          </w:r>
          <w:r w:rsidRPr="009A75F9">
            <w:rPr>
              <w:rFonts w:ascii="Arial" w:hAnsi="Arial" w:cs="Arial"/>
            </w:rPr>
            <w:fldChar w:fldCharType="separate"/>
          </w:r>
          <w:r w:rsidR="00FB0CB1">
            <w:rPr>
              <w:rFonts w:ascii="Arial" w:hAnsi="Arial" w:cs="Arial"/>
              <w:noProof/>
            </w:rPr>
            <w:instrText>6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-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PAGEREF  ТЧ \h </w:instrText>
          </w:r>
          <w:r w:rsidRPr="009A75F9">
            <w:rPr>
              <w:rFonts w:ascii="Arial" w:hAnsi="Arial" w:cs="Arial"/>
            </w:rPr>
            <w:fldChar w:fldCharType="separate"/>
          </w:r>
          <w:r w:rsidR="00B30D01">
            <w:rPr>
              <w:rFonts w:ascii="Arial" w:hAnsi="Arial" w:cs="Arial"/>
              <w:b/>
              <w:bCs/>
              <w:noProof/>
            </w:rPr>
            <w:instrText>Ошибка! Закладка не определена.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+1</w:instrText>
          </w:r>
          <w:r w:rsidRPr="009A75F9">
            <w:rPr>
              <w:rFonts w:ascii="Arial" w:hAnsi="Arial" w:cs="Arial"/>
            </w:rPr>
            <w:fldChar w:fldCharType="separate"/>
          </w:r>
          <w:r w:rsidR="00B30D01">
            <w:rPr>
              <w:rFonts w:ascii="Arial" w:hAnsi="Arial" w:cs="Arial"/>
              <w:b/>
              <w:noProof/>
            </w:rPr>
            <w:t>!Синтаксическая ошибка, !</w:t>
          </w:r>
          <w:r w:rsidRPr="009A75F9">
            <w:rPr>
              <w:rFonts w:ascii="Arial" w:hAnsi="Arial" w:cs="Arial"/>
            </w:rPr>
            <w:fldChar w:fldCharType="end"/>
          </w:r>
        </w:p>
      </w:tc>
    </w:tr>
    <w:tr w:rsidR="000A59EF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A43ABD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A43ABD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A43ABD">
            <w:rPr>
              <w:rFonts w:ascii="Arial" w:hAnsi="Arial" w:cs="Arial"/>
              <w:sz w:val="16"/>
              <w:szCs w:val="16"/>
            </w:rPr>
            <w:t>Кол.уч</w:t>
          </w:r>
          <w:proofErr w:type="spellEnd"/>
          <w:r w:rsidRPr="00A43ABD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A43ABD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A43ABD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A43ABD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0A59EF" w:rsidRPr="00A43ABD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2974" w:type="pct"/>
          <w:vMerge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:rsidR="000A59EF" w:rsidRPr="009A75F9" w:rsidRDefault="000A59EF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0A59EF" w:rsidRPr="009A75F9" w:rsidRDefault="000A59EF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8416" behindDoc="0" locked="1" layoutInCell="1" allowOverlap="1" wp14:anchorId="000350D6" wp14:editId="1A40C3B0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73" name="Прямоугольник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0A59EF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0A59EF" w:rsidRPr="009A75F9" w:rsidRDefault="000A59EF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0A59EF" w:rsidRPr="00FF35A4" w:rsidRDefault="000A59EF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0A59EF" w:rsidRDefault="000A59EF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73" o:spid="_x0000_s1035" style="position:absolute;left:0;text-align:left;margin-left:1.4pt;margin-top:586.55pt;width:56.7pt;height:255.1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  <w:tr w:rsidR="000A59EF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0A59EF" w:rsidRPr="009A75F9" w:rsidRDefault="000A59EF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0A59EF" w:rsidRPr="00FF35A4" w:rsidRDefault="000A59EF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0A59EF" w:rsidRDefault="000A59EF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19FF548" wp14:editId="3091914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74" name="Прямоугольник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5="http://schemas.microsoft.com/office/word/2012/wordml">
          <w:pict>
            <v:rect w14:anchorId="0EE0D250" id="Прямоугольник 74" o:spid="_x0000_s1026" style="position:absolute;margin-left:56.7pt;margin-top:14.2pt;width:524.4pt;height:813.5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6368" behindDoc="0" locked="1" layoutInCell="1" allowOverlap="1" wp14:anchorId="5B7EE65F" wp14:editId="2E58B057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75" name="Прямоугольник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59EF" w:rsidRPr="00F14845" w:rsidRDefault="000A59EF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FB0CB1">
                            <w:rPr>
                              <w:rFonts w:ascii="Arial" w:hAnsi="Arial" w:cs="Arial"/>
                              <w:noProof/>
                            </w:rPr>
                            <w:t>6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319C43B" id="Прямоугольник 75" o:spid="_x0000_s1036" style="position:absolute;left:0;text-align:left;margin-left:552.85pt;margin-top:14.2pt;width:28.35pt;height:19.8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" filled="f" strokecolor="black [3200]" strokeweight="1.5pt">
              <v:textbox inset="0,0,0,0">
                <w:txbxContent>
                  <w:p w:rsidR="000A59EF" w:rsidRPr="00F14845" w:rsidRDefault="000A59EF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 w:rsidR="00FB0CB1">
                      <w:rPr>
                        <w:rFonts w:ascii="Arial" w:hAnsi="Arial" w:cs="Arial"/>
                        <w:noProof/>
                      </w:rPr>
                      <w:t>6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EF" w:rsidRPr="009A75F9" w:rsidRDefault="000A59EF" w:rsidP="001E35BE">
    <w:pPr>
      <w:ind w:left="0" w:firstLine="0"/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4320" behindDoc="0" locked="1" layoutInCell="1" allowOverlap="1" wp14:anchorId="47EE053E" wp14:editId="114BFDE9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67" name="Прямоугольник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59EF" w:rsidRDefault="000A59EF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w15="http://schemas.microsoft.com/office/word/2012/wordml">
          <w:pict>
            <v:rect w14:anchorId="47EE053E" id="Прямоугольник 67" o:spid="_x0000_s1037" style="position:absolute;left:0;text-align:left;margin-left:1.4pt;margin-top:586.55pt;width:56.7pt;height:255.1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" filled="f" stroked="f" strokeweight="1.5pt">
              <v:textbox inset="0,0,0,0">
                <w:txbxContent>
                  <w:p w:rsidR="000A59EF" w:rsidRDefault="000A59EF" w:rsidP="001F18E8"/>
                </w:txbxContent>
              </v:textbox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1785A"/>
    <w:multiLevelType w:val="hybridMultilevel"/>
    <w:tmpl w:val="FAD09A02"/>
    <w:lvl w:ilvl="0" w:tplc="7BE0BB6E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25590"/>
    <w:multiLevelType w:val="multilevel"/>
    <w:tmpl w:val="40AED0CA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32761E44"/>
    <w:multiLevelType w:val="hybridMultilevel"/>
    <w:tmpl w:val="9BE0561E"/>
    <w:lvl w:ilvl="0" w:tplc="04BA9CC2">
      <w:start w:val="1"/>
      <w:numFmt w:val="bullet"/>
      <w:pStyle w:val="2"/>
      <w:lvlText w:val=""/>
      <w:lvlJc w:val="left"/>
      <w:pPr>
        <w:ind w:left="-6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</w:abstractNum>
  <w:abstractNum w:abstractNumId="3">
    <w:nsid w:val="4F6A5D9C"/>
    <w:multiLevelType w:val="multilevel"/>
    <w:tmpl w:val="6EE009CA"/>
    <w:styleLink w:val="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06448"/>
    <w:multiLevelType w:val="multilevel"/>
    <w:tmpl w:val="88941ABE"/>
    <w:lvl w:ilvl="0">
      <w:start w:val="1"/>
      <w:numFmt w:val="decimal"/>
      <w:pStyle w:val="11"/>
      <w:lvlText w:val="%1"/>
      <w:lvlJc w:val="left"/>
      <w:pPr>
        <w:ind w:left="1211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Restart w:val="0"/>
      <w:pStyle w:val="20"/>
      <w:suff w:val="space"/>
      <w:lvlText w:val="%1.%2"/>
      <w:lvlJc w:val="left"/>
      <w:pPr>
        <w:ind w:left="426" w:firstLine="567"/>
      </w:pPr>
      <w:rPr>
        <w:rFonts w:ascii="Times New Roman" w:hAnsi="Times New Roman" w:hint="default"/>
        <w:sz w:val="24"/>
      </w:rPr>
    </w:lvl>
    <w:lvl w:ilvl="2">
      <w:start w:val="1"/>
      <w:numFmt w:val="decimal"/>
      <w:lvlRestart w:val="0"/>
      <w:pStyle w:val="3"/>
      <w:suff w:val="space"/>
      <w:lvlText w:val="%1.%2.%3"/>
      <w:lvlJc w:val="left"/>
      <w:pPr>
        <w:ind w:left="284" w:firstLine="567"/>
      </w:pPr>
      <w:rPr>
        <w:rFonts w:ascii="Times New Roman" w:hAnsi="Times New Roman" w:hint="default"/>
        <w:sz w:val="24"/>
      </w:rPr>
    </w:lvl>
    <w:lvl w:ilvl="3">
      <w:start w:val="1"/>
      <w:numFmt w:val="decimal"/>
      <w:lvlRestart w:val="0"/>
      <w:pStyle w:val="4"/>
      <w:suff w:val="space"/>
      <w:lvlText w:val="%1.%2.%3.%4"/>
      <w:lvlJc w:val="left"/>
      <w:pPr>
        <w:ind w:left="284" w:firstLine="567"/>
      </w:pPr>
      <w:rPr>
        <w:rFonts w:ascii="Times New Roman" w:hAnsi="Times New Roman" w:hint="default"/>
        <w:sz w:val="24"/>
      </w:rPr>
    </w:lvl>
    <w:lvl w:ilvl="4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firstLine="0"/>
      </w:pPr>
      <w:rPr>
        <w:rFonts w:hint="default"/>
      </w:rPr>
    </w:lvl>
  </w:abstractNum>
  <w:abstractNum w:abstractNumId="5">
    <w:nsid w:val="6C844C8E"/>
    <w:multiLevelType w:val="multilevel"/>
    <w:tmpl w:val="C8563906"/>
    <w:styleLink w:val="2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drawingGridHorizontalSpacing w:val="57"/>
  <w:drawingGridVerticalSpacing w:val="57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45"/>
    <w:rsid w:val="00001044"/>
    <w:rsid w:val="0000134D"/>
    <w:rsid w:val="000015BE"/>
    <w:rsid w:val="00002D16"/>
    <w:rsid w:val="00003A5C"/>
    <w:rsid w:val="00006616"/>
    <w:rsid w:val="0000770A"/>
    <w:rsid w:val="0001494D"/>
    <w:rsid w:val="0001746A"/>
    <w:rsid w:val="00024B22"/>
    <w:rsid w:val="00027CAB"/>
    <w:rsid w:val="000367C5"/>
    <w:rsid w:val="000468B3"/>
    <w:rsid w:val="000500E5"/>
    <w:rsid w:val="0005159E"/>
    <w:rsid w:val="00061094"/>
    <w:rsid w:val="0006256C"/>
    <w:rsid w:val="00071F80"/>
    <w:rsid w:val="00087B47"/>
    <w:rsid w:val="00092808"/>
    <w:rsid w:val="000A24E2"/>
    <w:rsid w:val="000A2B7A"/>
    <w:rsid w:val="000A59EF"/>
    <w:rsid w:val="000B4A83"/>
    <w:rsid w:val="000B59E3"/>
    <w:rsid w:val="000B6EA2"/>
    <w:rsid w:val="000C2C9C"/>
    <w:rsid w:val="000D3ACC"/>
    <w:rsid w:val="000E0EBA"/>
    <w:rsid w:val="000F1942"/>
    <w:rsid w:val="000F4581"/>
    <w:rsid w:val="00103B27"/>
    <w:rsid w:val="001226CD"/>
    <w:rsid w:val="00124D0F"/>
    <w:rsid w:val="00131BC8"/>
    <w:rsid w:val="0013400B"/>
    <w:rsid w:val="0014139F"/>
    <w:rsid w:val="00142E31"/>
    <w:rsid w:val="00145816"/>
    <w:rsid w:val="00155058"/>
    <w:rsid w:val="00162613"/>
    <w:rsid w:val="00166E1C"/>
    <w:rsid w:val="0017308A"/>
    <w:rsid w:val="00174BF3"/>
    <w:rsid w:val="00176683"/>
    <w:rsid w:val="00185F5F"/>
    <w:rsid w:val="00190069"/>
    <w:rsid w:val="0019288B"/>
    <w:rsid w:val="00193776"/>
    <w:rsid w:val="001B6561"/>
    <w:rsid w:val="001B7E09"/>
    <w:rsid w:val="001C0D0C"/>
    <w:rsid w:val="001C79F8"/>
    <w:rsid w:val="001D0420"/>
    <w:rsid w:val="001D1C8C"/>
    <w:rsid w:val="001E096B"/>
    <w:rsid w:val="001E1469"/>
    <w:rsid w:val="001E35BE"/>
    <w:rsid w:val="001E42E9"/>
    <w:rsid w:val="001F18E8"/>
    <w:rsid w:val="001F6FDC"/>
    <w:rsid w:val="00202874"/>
    <w:rsid w:val="00206D2A"/>
    <w:rsid w:val="00211997"/>
    <w:rsid w:val="00214624"/>
    <w:rsid w:val="0021665B"/>
    <w:rsid w:val="002243C7"/>
    <w:rsid w:val="002416C1"/>
    <w:rsid w:val="00242138"/>
    <w:rsid w:val="002422D7"/>
    <w:rsid w:val="0024458B"/>
    <w:rsid w:val="00256592"/>
    <w:rsid w:val="002647FF"/>
    <w:rsid w:val="0026585C"/>
    <w:rsid w:val="00271315"/>
    <w:rsid w:val="00271758"/>
    <w:rsid w:val="00275305"/>
    <w:rsid w:val="00275B9A"/>
    <w:rsid w:val="00285744"/>
    <w:rsid w:val="00285D5F"/>
    <w:rsid w:val="00293EFD"/>
    <w:rsid w:val="00296781"/>
    <w:rsid w:val="0029685F"/>
    <w:rsid w:val="002B00FA"/>
    <w:rsid w:val="002B0D24"/>
    <w:rsid w:val="002B4771"/>
    <w:rsid w:val="002C1578"/>
    <w:rsid w:val="002C76AE"/>
    <w:rsid w:val="002D3B90"/>
    <w:rsid w:val="002D7674"/>
    <w:rsid w:val="002E5A9F"/>
    <w:rsid w:val="002F1454"/>
    <w:rsid w:val="002F29D6"/>
    <w:rsid w:val="002F3074"/>
    <w:rsid w:val="002F5799"/>
    <w:rsid w:val="0030756C"/>
    <w:rsid w:val="00311FCB"/>
    <w:rsid w:val="0033135C"/>
    <w:rsid w:val="003315F6"/>
    <w:rsid w:val="00341CFB"/>
    <w:rsid w:val="00341E61"/>
    <w:rsid w:val="00346FA3"/>
    <w:rsid w:val="00347A82"/>
    <w:rsid w:val="00354B2B"/>
    <w:rsid w:val="00363A93"/>
    <w:rsid w:val="00366AB2"/>
    <w:rsid w:val="003762F6"/>
    <w:rsid w:val="00376B7D"/>
    <w:rsid w:val="00387E47"/>
    <w:rsid w:val="003A1CE5"/>
    <w:rsid w:val="003A4165"/>
    <w:rsid w:val="003A5D27"/>
    <w:rsid w:val="003A6E59"/>
    <w:rsid w:val="003B44DA"/>
    <w:rsid w:val="003B5003"/>
    <w:rsid w:val="003B71D7"/>
    <w:rsid w:val="003C01A2"/>
    <w:rsid w:val="003C0D76"/>
    <w:rsid w:val="003C1667"/>
    <w:rsid w:val="003D3399"/>
    <w:rsid w:val="003D37CE"/>
    <w:rsid w:val="003D3920"/>
    <w:rsid w:val="003D4252"/>
    <w:rsid w:val="003D53EE"/>
    <w:rsid w:val="003E2132"/>
    <w:rsid w:val="003E56B7"/>
    <w:rsid w:val="003E6A0F"/>
    <w:rsid w:val="003F2701"/>
    <w:rsid w:val="003F411E"/>
    <w:rsid w:val="003F4C09"/>
    <w:rsid w:val="003F595F"/>
    <w:rsid w:val="003F5B9D"/>
    <w:rsid w:val="003F6003"/>
    <w:rsid w:val="004108A0"/>
    <w:rsid w:val="00411D64"/>
    <w:rsid w:val="0041538B"/>
    <w:rsid w:val="004206B7"/>
    <w:rsid w:val="00425675"/>
    <w:rsid w:val="0043260A"/>
    <w:rsid w:val="00445172"/>
    <w:rsid w:val="004452EC"/>
    <w:rsid w:val="00450BDF"/>
    <w:rsid w:val="00452F7C"/>
    <w:rsid w:val="0045552A"/>
    <w:rsid w:val="00460D7A"/>
    <w:rsid w:val="00462DAE"/>
    <w:rsid w:val="00467A7B"/>
    <w:rsid w:val="004717F3"/>
    <w:rsid w:val="004845ED"/>
    <w:rsid w:val="00492541"/>
    <w:rsid w:val="0049412B"/>
    <w:rsid w:val="004A4552"/>
    <w:rsid w:val="004B0547"/>
    <w:rsid w:val="004C4661"/>
    <w:rsid w:val="004D00AF"/>
    <w:rsid w:val="004D2648"/>
    <w:rsid w:val="004D51AC"/>
    <w:rsid w:val="004D5211"/>
    <w:rsid w:val="004E147D"/>
    <w:rsid w:val="004E3613"/>
    <w:rsid w:val="004F6051"/>
    <w:rsid w:val="00502D1A"/>
    <w:rsid w:val="00505732"/>
    <w:rsid w:val="00512176"/>
    <w:rsid w:val="00522129"/>
    <w:rsid w:val="00522813"/>
    <w:rsid w:val="00523BD8"/>
    <w:rsid w:val="0053112C"/>
    <w:rsid w:val="00535D83"/>
    <w:rsid w:val="00536F06"/>
    <w:rsid w:val="005414C8"/>
    <w:rsid w:val="00542020"/>
    <w:rsid w:val="00555866"/>
    <w:rsid w:val="00563AA7"/>
    <w:rsid w:val="00590F2E"/>
    <w:rsid w:val="005956CB"/>
    <w:rsid w:val="005B4F70"/>
    <w:rsid w:val="005C181D"/>
    <w:rsid w:val="005C37DC"/>
    <w:rsid w:val="005D1452"/>
    <w:rsid w:val="005E1330"/>
    <w:rsid w:val="005E6E1D"/>
    <w:rsid w:val="005F31CE"/>
    <w:rsid w:val="00605B34"/>
    <w:rsid w:val="00610A82"/>
    <w:rsid w:val="00612DD6"/>
    <w:rsid w:val="00614193"/>
    <w:rsid w:val="00614B10"/>
    <w:rsid w:val="00620083"/>
    <w:rsid w:val="0062389C"/>
    <w:rsid w:val="00627695"/>
    <w:rsid w:val="00627AD3"/>
    <w:rsid w:val="00634F11"/>
    <w:rsid w:val="006355BD"/>
    <w:rsid w:val="006402E5"/>
    <w:rsid w:val="00641CAA"/>
    <w:rsid w:val="0064399E"/>
    <w:rsid w:val="0064718E"/>
    <w:rsid w:val="006537C9"/>
    <w:rsid w:val="00657EAC"/>
    <w:rsid w:val="006616EA"/>
    <w:rsid w:val="00661D7A"/>
    <w:rsid w:val="00662B41"/>
    <w:rsid w:val="006648C6"/>
    <w:rsid w:val="00674A6E"/>
    <w:rsid w:val="00682B3B"/>
    <w:rsid w:val="00685F21"/>
    <w:rsid w:val="00697722"/>
    <w:rsid w:val="006A1C98"/>
    <w:rsid w:val="006A4F90"/>
    <w:rsid w:val="006B6316"/>
    <w:rsid w:val="006D0125"/>
    <w:rsid w:val="006D42D5"/>
    <w:rsid w:val="006D4DCB"/>
    <w:rsid w:val="006E37A0"/>
    <w:rsid w:val="006E54BB"/>
    <w:rsid w:val="006E5CC8"/>
    <w:rsid w:val="0071058B"/>
    <w:rsid w:val="0071149E"/>
    <w:rsid w:val="00720494"/>
    <w:rsid w:val="00723AAD"/>
    <w:rsid w:val="00723F0D"/>
    <w:rsid w:val="0074195F"/>
    <w:rsid w:val="00747C14"/>
    <w:rsid w:val="00747F00"/>
    <w:rsid w:val="00750027"/>
    <w:rsid w:val="00750541"/>
    <w:rsid w:val="007512A9"/>
    <w:rsid w:val="00755EED"/>
    <w:rsid w:val="00757E8F"/>
    <w:rsid w:val="007618A4"/>
    <w:rsid w:val="0076454D"/>
    <w:rsid w:val="00765F9D"/>
    <w:rsid w:val="00766CA3"/>
    <w:rsid w:val="00773002"/>
    <w:rsid w:val="00773A7E"/>
    <w:rsid w:val="00781ADE"/>
    <w:rsid w:val="007975CC"/>
    <w:rsid w:val="007B01AB"/>
    <w:rsid w:val="007B321A"/>
    <w:rsid w:val="007C0E65"/>
    <w:rsid w:val="007D2D64"/>
    <w:rsid w:val="007D511B"/>
    <w:rsid w:val="007D76CD"/>
    <w:rsid w:val="007F0FB6"/>
    <w:rsid w:val="007F1236"/>
    <w:rsid w:val="007F1C79"/>
    <w:rsid w:val="007F5016"/>
    <w:rsid w:val="007F6A6B"/>
    <w:rsid w:val="007F7506"/>
    <w:rsid w:val="00802E95"/>
    <w:rsid w:val="00805373"/>
    <w:rsid w:val="00824282"/>
    <w:rsid w:val="00831266"/>
    <w:rsid w:val="0083403D"/>
    <w:rsid w:val="00841069"/>
    <w:rsid w:val="008439E6"/>
    <w:rsid w:val="00853C23"/>
    <w:rsid w:val="00857A59"/>
    <w:rsid w:val="008606AD"/>
    <w:rsid w:val="00864870"/>
    <w:rsid w:val="0086750A"/>
    <w:rsid w:val="00870AC0"/>
    <w:rsid w:val="0087505F"/>
    <w:rsid w:val="008757AC"/>
    <w:rsid w:val="00876209"/>
    <w:rsid w:val="008778BA"/>
    <w:rsid w:val="008839E2"/>
    <w:rsid w:val="008867DD"/>
    <w:rsid w:val="008941E6"/>
    <w:rsid w:val="008B1800"/>
    <w:rsid w:val="008B299F"/>
    <w:rsid w:val="008B6C91"/>
    <w:rsid w:val="008C29DB"/>
    <w:rsid w:val="008C4B3D"/>
    <w:rsid w:val="008C61FF"/>
    <w:rsid w:val="008C6D31"/>
    <w:rsid w:val="008C6EB0"/>
    <w:rsid w:val="008D1639"/>
    <w:rsid w:val="008D1F25"/>
    <w:rsid w:val="008E44FF"/>
    <w:rsid w:val="008E61BF"/>
    <w:rsid w:val="008E7F8B"/>
    <w:rsid w:val="008F5770"/>
    <w:rsid w:val="00901901"/>
    <w:rsid w:val="0091112A"/>
    <w:rsid w:val="00913252"/>
    <w:rsid w:val="00913C6D"/>
    <w:rsid w:val="00914F83"/>
    <w:rsid w:val="0092032B"/>
    <w:rsid w:val="00920801"/>
    <w:rsid w:val="00923174"/>
    <w:rsid w:val="0092383E"/>
    <w:rsid w:val="00926A18"/>
    <w:rsid w:val="009321BF"/>
    <w:rsid w:val="00933A4E"/>
    <w:rsid w:val="00935CCA"/>
    <w:rsid w:val="00942BF5"/>
    <w:rsid w:val="00950BC6"/>
    <w:rsid w:val="00953CB4"/>
    <w:rsid w:val="0095456D"/>
    <w:rsid w:val="009636C4"/>
    <w:rsid w:val="00965388"/>
    <w:rsid w:val="00971236"/>
    <w:rsid w:val="00971DCE"/>
    <w:rsid w:val="00971F11"/>
    <w:rsid w:val="00992B6A"/>
    <w:rsid w:val="009A2765"/>
    <w:rsid w:val="009A75F9"/>
    <w:rsid w:val="009B2085"/>
    <w:rsid w:val="009B254E"/>
    <w:rsid w:val="009B69F2"/>
    <w:rsid w:val="009C7EAC"/>
    <w:rsid w:val="009D1A02"/>
    <w:rsid w:val="009D3718"/>
    <w:rsid w:val="009D7B99"/>
    <w:rsid w:val="009E2F37"/>
    <w:rsid w:val="009E7DB6"/>
    <w:rsid w:val="00A06636"/>
    <w:rsid w:val="00A10CB2"/>
    <w:rsid w:val="00A13ACD"/>
    <w:rsid w:val="00A15021"/>
    <w:rsid w:val="00A15A42"/>
    <w:rsid w:val="00A20190"/>
    <w:rsid w:val="00A267BB"/>
    <w:rsid w:val="00A31A74"/>
    <w:rsid w:val="00A34E36"/>
    <w:rsid w:val="00A3607A"/>
    <w:rsid w:val="00A36CC8"/>
    <w:rsid w:val="00A43ABD"/>
    <w:rsid w:val="00A54857"/>
    <w:rsid w:val="00A54D94"/>
    <w:rsid w:val="00A55CDE"/>
    <w:rsid w:val="00A60CE2"/>
    <w:rsid w:val="00A61EDC"/>
    <w:rsid w:val="00A667BF"/>
    <w:rsid w:val="00A67749"/>
    <w:rsid w:val="00A72864"/>
    <w:rsid w:val="00A817CE"/>
    <w:rsid w:val="00A95916"/>
    <w:rsid w:val="00A96740"/>
    <w:rsid w:val="00AA000D"/>
    <w:rsid w:val="00AA0DAF"/>
    <w:rsid w:val="00AA2E7C"/>
    <w:rsid w:val="00AB2B69"/>
    <w:rsid w:val="00AB398D"/>
    <w:rsid w:val="00AB69F6"/>
    <w:rsid w:val="00AC6C78"/>
    <w:rsid w:val="00AD5B77"/>
    <w:rsid w:val="00AD6A06"/>
    <w:rsid w:val="00AE4790"/>
    <w:rsid w:val="00AE57C8"/>
    <w:rsid w:val="00AF11B5"/>
    <w:rsid w:val="00AF1A12"/>
    <w:rsid w:val="00AF5C4F"/>
    <w:rsid w:val="00AF649D"/>
    <w:rsid w:val="00B046AA"/>
    <w:rsid w:val="00B10D19"/>
    <w:rsid w:val="00B15EF9"/>
    <w:rsid w:val="00B24720"/>
    <w:rsid w:val="00B30D01"/>
    <w:rsid w:val="00B324BB"/>
    <w:rsid w:val="00B32B3E"/>
    <w:rsid w:val="00B421B1"/>
    <w:rsid w:val="00B473CC"/>
    <w:rsid w:val="00B51349"/>
    <w:rsid w:val="00B60152"/>
    <w:rsid w:val="00B636DE"/>
    <w:rsid w:val="00B73189"/>
    <w:rsid w:val="00B80622"/>
    <w:rsid w:val="00B85CB0"/>
    <w:rsid w:val="00B87FD9"/>
    <w:rsid w:val="00B92330"/>
    <w:rsid w:val="00B9770F"/>
    <w:rsid w:val="00BB16DE"/>
    <w:rsid w:val="00BB2E3B"/>
    <w:rsid w:val="00BB3BBB"/>
    <w:rsid w:val="00BB6222"/>
    <w:rsid w:val="00BD0EA2"/>
    <w:rsid w:val="00BD737F"/>
    <w:rsid w:val="00BE55E7"/>
    <w:rsid w:val="00C03066"/>
    <w:rsid w:val="00C23958"/>
    <w:rsid w:val="00C3104C"/>
    <w:rsid w:val="00C316B2"/>
    <w:rsid w:val="00C35D3C"/>
    <w:rsid w:val="00C4616B"/>
    <w:rsid w:val="00C46C17"/>
    <w:rsid w:val="00C4766E"/>
    <w:rsid w:val="00C627BD"/>
    <w:rsid w:val="00C627E5"/>
    <w:rsid w:val="00C65870"/>
    <w:rsid w:val="00C669E1"/>
    <w:rsid w:val="00C6723F"/>
    <w:rsid w:val="00C707D1"/>
    <w:rsid w:val="00C77699"/>
    <w:rsid w:val="00C84318"/>
    <w:rsid w:val="00C84EA4"/>
    <w:rsid w:val="00C86770"/>
    <w:rsid w:val="00C8792F"/>
    <w:rsid w:val="00C90031"/>
    <w:rsid w:val="00C9526A"/>
    <w:rsid w:val="00C97C1D"/>
    <w:rsid w:val="00CA28DE"/>
    <w:rsid w:val="00CA2A8C"/>
    <w:rsid w:val="00CA44BD"/>
    <w:rsid w:val="00CA615C"/>
    <w:rsid w:val="00CA6C65"/>
    <w:rsid w:val="00CA71D2"/>
    <w:rsid w:val="00CB1253"/>
    <w:rsid w:val="00CB23CA"/>
    <w:rsid w:val="00CB5720"/>
    <w:rsid w:val="00CC4DD6"/>
    <w:rsid w:val="00CD0C19"/>
    <w:rsid w:val="00CD10B8"/>
    <w:rsid w:val="00CD1DF7"/>
    <w:rsid w:val="00CD44FB"/>
    <w:rsid w:val="00CF5A17"/>
    <w:rsid w:val="00CF76E3"/>
    <w:rsid w:val="00CF7C61"/>
    <w:rsid w:val="00D03FD1"/>
    <w:rsid w:val="00D0568B"/>
    <w:rsid w:val="00D107C3"/>
    <w:rsid w:val="00D115C6"/>
    <w:rsid w:val="00D23DAD"/>
    <w:rsid w:val="00D3413E"/>
    <w:rsid w:val="00D36E30"/>
    <w:rsid w:val="00D429B8"/>
    <w:rsid w:val="00D47AB5"/>
    <w:rsid w:val="00D548B1"/>
    <w:rsid w:val="00D577DB"/>
    <w:rsid w:val="00D6281F"/>
    <w:rsid w:val="00D65131"/>
    <w:rsid w:val="00D67745"/>
    <w:rsid w:val="00D71BF3"/>
    <w:rsid w:val="00D847A1"/>
    <w:rsid w:val="00D926F7"/>
    <w:rsid w:val="00D966D7"/>
    <w:rsid w:val="00DC012D"/>
    <w:rsid w:val="00DC04BD"/>
    <w:rsid w:val="00DC0A11"/>
    <w:rsid w:val="00DD35CF"/>
    <w:rsid w:val="00DD7205"/>
    <w:rsid w:val="00DE0445"/>
    <w:rsid w:val="00DE1B57"/>
    <w:rsid w:val="00DF03C7"/>
    <w:rsid w:val="00DF6096"/>
    <w:rsid w:val="00DF7720"/>
    <w:rsid w:val="00E00BBA"/>
    <w:rsid w:val="00E10112"/>
    <w:rsid w:val="00E111CF"/>
    <w:rsid w:val="00E11397"/>
    <w:rsid w:val="00E12FD1"/>
    <w:rsid w:val="00E232DF"/>
    <w:rsid w:val="00E25594"/>
    <w:rsid w:val="00E308B5"/>
    <w:rsid w:val="00E37303"/>
    <w:rsid w:val="00E42B11"/>
    <w:rsid w:val="00E42FFE"/>
    <w:rsid w:val="00E50E6F"/>
    <w:rsid w:val="00E52FD3"/>
    <w:rsid w:val="00E61686"/>
    <w:rsid w:val="00E63F56"/>
    <w:rsid w:val="00E71157"/>
    <w:rsid w:val="00E733B0"/>
    <w:rsid w:val="00E7531A"/>
    <w:rsid w:val="00E80FC6"/>
    <w:rsid w:val="00E92BCA"/>
    <w:rsid w:val="00EA3E24"/>
    <w:rsid w:val="00EA408D"/>
    <w:rsid w:val="00EA7B9F"/>
    <w:rsid w:val="00EB2E72"/>
    <w:rsid w:val="00ED1857"/>
    <w:rsid w:val="00EE7E0B"/>
    <w:rsid w:val="00EF260E"/>
    <w:rsid w:val="00EF7927"/>
    <w:rsid w:val="00F14845"/>
    <w:rsid w:val="00F2783B"/>
    <w:rsid w:val="00F35DB7"/>
    <w:rsid w:val="00F44886"/>
    <w:rsid w:val="00F546CA"/>
    <w:rsid w:val="00F606D0"/>
    <w:rsid w:val="00F62108"/>
    <w:rsid w:val="00F804D3"/>
    <w:rsid w:val="00F829B8"/>
    <w:rsid w:val="00F840CD"/>
    <w:rsid w:val="00F8681F"/>
    <w:rsid w:val="00F940D6"/>
    <w:rsid w:val="00F943CE"/>
    <w:rsid w:val="00FA61F0"/>
    <w:rsid w:val="00FA77C6"/>
    <w:rsid w:val="00FB0CB1"/>
    <w:rsid w:val="00FB79A6"/>
    <w:rsid w:val="00FC10E9"/>
    <w:rsid w:val="00FC18A8"/>
    <w:rsid w:val="00FC2636"/>
    <w:rsid w:val="00FC6BDA"/>
    <w:rsid w:val="00FE3051"/>
    <w:rsid w:val="00FE34FB"/>
    <w:rsid w:val="00FF089F"/>
    <w:rsid w:val="00FF238A"/>
    <w:rsid w:val="00FF29E9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/>
    <w:lsdException w:name="heading 3" w:semiHidden="0" w:uiPriority="1" w:unhideWhenUsed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6" w:qFormat="1"/>
    <w:lsdException w:name="List" w:unhideWhenUsed="0"/>
    <w:lsdException w:name="List 2" w:unhideWhenUsed="0"/>
    <w:lsdException w:name="List 3" w:unhideWhenUsed="0"/>
    <w:lsdException w:name="Title" w:semiHidden="0" w:uiPriority="10" w:unhideWhenUsed="0" w:qFormat="1"/>
    <w:lsdException w:name="Default Paragraph Font" w:uiPriority="1"/>
    <w:lsdException w:name="List Continue 5" w:unhideWhenUsed="0"/>
    <w:lsdException w:name="Message Header" w:unhideWhenUsed="0"/>
    <w:lsdException w:name="Subtitle" w:uiPriority="11" w:unhideWhenUsed="0" w:qFormat="1"/>
    <w:lsdException w:name="Salutation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2"/>
    <w:qFormat/>
    <w:rsid w:val="00AA0DAF"/>
    <w:pPr>
      <w:spacing w:after="0" w:line="360" w:lineRule="auto"/>
      <w:ind w:left="284" w:right="284" w:firstLine="567"/>
      <w:jc w:val="both"/>
    </w:pPr>
    <w:rPr>
      <w:rFonts w:ascii="Times New Roman" w:hAnsi="Times New Roman"/>
      <w:sz w:val="24"/>
      <w14:ligatures w14:val="standard"/>
    </w:rPr>
  </w:style>
  <w:style w:type="paragraph" w:styleId="11">
    <w:name w:val="heading 1"/>
    <w:basedOn w:val="a0"/>
    <w:next w:val="a0"/>
    <w:link w:val="12"/>
    <w:uiPriority w:val="1"/>
    <w:qFormat/>
    <w:rsid w:val="0029685F"/>
    <w:pPr>
      <w:keepNext/>
      <w:keepLines/>
      <w:numPr>
        <w:numId w:val="4"/>
      </w:numPr>
      <w:tabs>
        <w:tab w:val="left" w:pos="1134"/>
      </w:tabs>
      <w:spacing w:before="120" w:after="120"/>
      <w:jc w:val="left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0">
    <w:name w:val="heading 2"/>
    <w:basedOn w:val="11"/>
    <w:next w:val="a0"/>
    <w:link w:val="22"/>
    <w:uiPriority w:val="1"/>
    <w:rsid w:val="002F3074"/>
    <w:pPr>
      <w:numPr>
        <w:ilvl w:val="1"/>
      </w:numPr>
      <w:spacing w:before="60" w:after="60"/>
      <w:outlineLvl w:val="1"/>
    </w:pPr>
    <w:rPr>
      <w:sz w:val="24"/>
      <w:szCs w:val="26"/>
    </w:rPr>
  </w:style>
  <w:style w:type="paragraph" w:styleId="3">
    <w:name w:val="heading 3"/>
    <w:next w:val="a0"/>
    <w:link w:val="30"/>
    <w:uiPriority w:val="1"/>
    <w:qFormat/>
    <w:rsid w:val="00AA0DAF"/>
    <w:pPr>
      <w:keepNext/>
      <w:numPr>
        <w:ilvl w:val="2"/>
        <w:numId w:val="4"/>
      </w:numPr>
      <w:spacing w:after="0" w:line="360" w:lineRule="auto"/>
      <w:ind w:right="284"/>
      <w:outlineLvl w:val="2"/>
    </w:pPr>
    <w:rPr>
      <w:rFonts w:ascii="Times New Roman" w:eastAsiaTheme="majorEastAsia" w:hAnsi="Times New Roman" w:cstheme="majorBidi"/>
      <w:b/>
      <w:bCs/>
      <w:sz w:val="24"/>
      <w14:ligatures w14:val="standard"/>
    </w:rPr>
  </w:style>
  <w:style w:type="paragraph" w:styleId="4">
    <w:name w:val="heading 4"/>
    <w:next w:val="a0"/>
    <w:link w:val="40"/>
    <w:uiPriority w:val="1"/>
    <w:qFormat/>
    <w:rsid w:val="00AA0DAF"/>
    <w:pPr>
      <w:keepNext/>
      <w:numPr>
        <w:ilvl w:val="3"/>
        <w:numId w:val="4"/>
      </w:numPr>
      <w:spacing w:after="0" w:line="360" w:lineRule="auto"/>
      <w:ind w:right="284"/>
      <w:outlineLvl w:val="3"/>
    </w:pPr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paragraph" w:styleId="5">
    <w:name w:val="heading 5"/>
    <w:basedOn w:val="a0"/>
    <w:next w:val="a0"/>
    <w:link w:val="50"/>
    <w:uiPriority w:val="9"/>
    <w:semiHidden/>
    <w:qFormat/>
    <w:rsid w:val="00363A9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qFormat/>
    <w:rsid w:val="00F606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qFormat/>
    <w:rsid w:val="00F6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2">
    <w:name w:val="Заголовок 2 Знак"/>
    <w:basedOn w:val="a1"/>
    <w:link w:val="20"/>
    <w:uiPriority w:val="1"/>
    <w:rsid w:val="00AA0DAF"/>
    <w:rPr>
      <w:rFonts w:ascii="Arial" w:eastAsiaTheme="majorEastAsia" w:hAnsi="Arial" w:cstheme="majorBidi"/>
      <w:b/>
      <w:bCs/>
      <w:sz w:val="24"/>
      <w:szCs w:val="26"/>
      <w14:ligatures w14:val="standard"/>
    </w:rPr>
  </w:style>
  <w:style w:type="character" w:customStyle="1" w:styleId="12">
    <w:name w:val="Заголовок 1 Знак"/>
    <w:basedOn w:val="a1"/>
    <w:link w:val="11"/>
    <w:uiPriority w:val="1"/>
    <w:rsid w:val="00F14845"/>
    <w:rPr>
      <w:rFonts w:ascii="Arial" w:eastAsiaTheme="majorEastAsia" w:hAnsi="Arial" w:cstheme="majorBidi"/>
      <w:b/>
      <w:bCs/>
      <w:sz w:val="28"/>
      <w:szCs w:val="28"/>
      <w14:ligatures w14:val="standard"/>
    </w:rPr>
  </w:style>
  <w:style w:type="character" w:customStyle="1" w:styleId="40">
    <w:name w:val="Заголовок 4 Знак"/>
    <w:basedOn w:val="a1"/>
    <w:link w:val="4"/>
    <w:uiPriority w:val="1"/>
    <w:rsid w:val="00AA0DAF"/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character" w:customStyle="1" w:styleId="60">
    <w:name w:val="Заголовок 6 Знак"/>
    <w:basedOn w:val="a1"/>
    <w:link w:val="6"/>
    <w:uiPriority w:val="9"/>
    <w:semiHidden/>
    <w:rsid w:val="00363A9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semiHidden/>
    <w:rsid w:val="00363A9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a4">
    <w:name w:val="List Paragraph"/>
    <w:basedOn w:val="a0"/>
    <w:link w:val="a5"/>
    <w:uiPriority w:val="34"/>
    <w:qFormat/>
    <w:rsid w:val="00363A93"/>
    <w:pPr>
      <w:ind w:left="720"/>
      <w:contextualSpacing/>
    </w:pPr>
  </w:style>
  <w:style w:type="paragraph" w:styleId="a6">
    <w:name w:val="No Spacing"/>
    <w:uiPriority w:val="1"/>
    <w:semiHidden/>
    <w:qFormat/>
    <w:rsid w:val="00363A93"/>
    <w:pPr>
      <w:spacing w:after="0" w:line="240" w:lineRule="auto"/>
      <w:ind w:left="284" w:right="284" w:firstLine="567"/>
      <w:jc w:val="both"/>
    </w:pPr>
    <w:rPr>
      <w:rFonts w:ascii="Times New Roman" w:hAnsi="Times New Roman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363A9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table" w:customStyle="1" w:styleId="a7">
    <w:name w:val="Таблицы у Рамки"/>
    <w:basedOn w:val="a2"/>
    <w:uiPriority w:val="99"/>
    <w:rsid w:val="003C0D76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styleId="a8">
    <w:name w:val="Table Grid"/>
    <w:basedOn w:val="a2"/>
    <w:uiPriority w:val="59"/>
    <w:rsid w:val="00D03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">
    <w:name w:val="Стиль Списка"/>
    <w:basedOn w:val="a3"/>
    <w:uiPriority w:val="99"/>
    <w:rsid w:val="00720494"/>
    <w:pPr>
      <w:numPr>
        <w:numId w:val="1"/>
      </w:numPr>
    </w:pPr>
  </w:style>
  <w:style w:type="table" w:styleId="-1">
    <w:name w:val="Light Shading Accent 1"/>
    <w:basedOn w:val="a2"/>
    <w:uiPriority w:val="60"/>
    <w:rsid w:val="00D03FD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3">
    <w:name w:val="Light Shading Accent 3"/>
    <w:basedOn w:val="a2"/>
    <w:uiPriority w:val="60"/>
    <w:rsid w:val="00D03FD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9">
    <w:name w:val="footer"/>
    <w:basedOn w:val="a0"/>
    <w:link w:val="aa"/>
    <w:uiPriority w:val="99"/>
    <w:rsid w:val="00AE479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E4790"/>
    <w:rPr>
      <w:rFonts w:ascii="Times New Roman" w:hAnsi="Times New Roman"/>
      <w:sz w:val="24"/>
    </w:rPr>
  </w:style>
  <w:style w:type="paragraph" w:customStyle="1" w:styleId="ab">
    <w:name w:val="Нумерация страниц"/>
    <w:basedOn w:val="a0"/>
    <w:uiPriority w:val="7"/>
    <w:qFormat/>
    <w:rsid w:val="00E80FC6"/>
    <w:pPr>
      <w:spacing w:line="240" w:lineRule="auto"/>
      <w:ind w:left="0" w:right="0" w:firstLine="0"/>
      <w:jc w:val="center"/>
    </w:pPr>
  </w:style>
  <w:style w:type="character" w:customStyle="1" w:styleId="30">
    <w:name w:val="Заголовок 3 Знак"/>
    <w:basedOn w:val="a1"/>
    <w:link w:val="3"/>
    <w:uiPriority w:val="1"/>
    <w:rsid w:val="00AA0DAF"/>
    <w:rPr>
      <w:rFonts w:ascii="Times New Roman" w:eastAsiaTheme="majorEastAsia" w:hAnsi="Times New Roman" w:cstheme="majorBidi"/>
      <w:b/>
      <w:bCs/>
      <w:sz w:val="24"/>
      <w14:ligatures w14:val="standard"/>
    </w:rPr>
  </w:style>
  <w:style w:type="numbering" w:customStyle="1" w:styleId="10">
    <w:name w:val="Оглавление 1 уроверь"/>
    <w:basedOn w:val="a3"/>
    <w:uiPriority w:val="99"/>
    <w:rsid w:val="00AF5C4F"/>
    <w:pPr>
      <w:numPr>
        <w:numId w:val="2"/>
      </w:numPr>
    </w:pPr>
  </w:style>
  <w:style w:type="paragraph" w:styleId="ac">
    <w:name w:val="TOC Heading"/>
    <w:basedOn w:val="11"/>
    <w:next w:val="a0"/>
    <w:uiPriority w:val="39"/>
    <w:semiHidden/>
    <w:unhideWhenUsed/>
    <w:qFormat/>
    <w:rsid w:val="00C65870"/>
    <w:pPr>
      <w:numPr>
        <w:numId w:val="0"/>
      </w:numPr>
      <w:spacing w:before="480" w:after="0" w:line="276" w:lineRule="auto"/>
      <w:ind w:right="0"/>
      <w:outlineLvl w:val="9"/>
    </w:pPr>
    <w:rPr>
      <w:rFonts w:asciiTheme="majorHAnsi" w:hAnsiTheme="majorHAnsi"/>
      <w:color w:val="365F91" w:themeColor="accent1" w:themeShade="BF"/>
      <w:lang w:eastAsia="ru-RU"/>
      <w14:ligatures w14:val="none"/>
    </w:rPr>
  </w:style>
  <w:style w:type="table" w:styleId="ad">
    <w:name w:val="Light Shading"/>
    <w:basedOn w:val="a2"/>
    <w:uiPriority w:val="60"/>
    <w:rsid w:val="001C79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e">
    <w:name w:val="Hyperlink"/>
    <w:basedOn w:val="a1"/>
    <w:uiPriority w:val="99"/>
    <w:rsid w:val="00C65870"/>
    <w:rPr>
      <w:rFonts w:ascii="Times New Roman" w:hAnsi="Times New Roman"/>
      <w:color w:val="auto"/>
      <w:sz w:val="24"/>
      <w:u w:val="single"/>
    </w:rPr>
  </w:style>
  <w:style w:type="numbering" w:customStyle="1" w:styleId="21">
    <w:name w:val="Оглавление 2 уровень"/>
    <w:basedOn w:val="10"/>
    <w:uiPriority w:val="99"/>
    <w:rsid w:val="00AF5C4F"/>
    <w:pPr>
      <w:numPr>
        <w:numId w:val="3"/>
      </w:numPr>
    </w:pPr>
  </w:style>
  <w:style w:type="paragraph" w:styleId="31">
    <w:name w:val="toc 3"/>
    <w:basedOn w:val="a0"/>
    <w:next w:val="a0"/>
    <w:autoRedefine/>
    <w:uiPriority w:val="39"/>
    <w:unhideWhenUsed/>
    <w:rsid w:val="00CA28DE"/>
    <w:pPr>
      <w:tabs>
        <w:tab w:val="right" w:leader="dot" w:pos="10206"/>
      </w:tabs>
      <w:ind w:firstLine="0"/>
    </w:pPr>
  </w:style>
  <w:style w:type="paragraph" w:styleId="41">
    <w:name w:val="toc 4"/>
    <w:basedOn w:val="a0"/>
    <w:next w:val="a0"/>
    <w:autoRedefine/>
    <w:uiPriority w:val="39"/>
    <w:semiHidden/>
    <w:unhideWhenUsed/>
    <w:rsid w:val="00C65870"/>
    <w:pPr>
      <w:spacing w:after="100"/>
    </w:pPr>
  </w:style>
  <w:style w:type="paragraph" w:styleId="71">
    <w:name w:val="toc 7"/>
    <w:basedOn w:val="a0"/>
    <w:next w:val="a0"/>
    <w:autoRedefine/>
    <w:uiPriority w:val="39"/>
    <w:semiHidden/>
    <w:unhideWhenUsed/>
    <w:rsid w:val="00C65870"/>
    <w:pPr>
      <w:spacing w:after="100"/>
      <w:ind w:left="1440"/>
    </w:pPr>
  </w:style>
  <w:style w:type="paragraph" w:customStyle="1" w:styleId="120">
    <w:name w:val="Таблица Текст 12 Влево"/>
    <w:basedOn w:val="121"/>
    <w:uiPriority w:val="3"/>
    <w:qFormat/>
    <w:rsid w:val="00802E95"/>
  </w:style>
  <w:style w:type="paragraph" w:styleId="af">
    <w:name w:val="Balloon Text"/>
    <w:basedOn w:val="a0"/>
    <w:link w:val="af0"/>
    <w:uiPriority w:val="99"/>
    <w:semiHidden/>
    <w:rsid w:val="00C65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5870"/>
    <w:rPr>
      <w:rFonts w:ascii="Tahoma" w:hAnsi="Tahoma" w:cs="Tahoma"/>
      <w:sz w:val="16"/>
      <w:szCs w:val="16"/>
      <w14:ligatures w14:val="standard"/>
    </w:rPr>
  </w:style>
  <w:style w:type="paragraph" w:customStyle="1" w:styleId="af1">
    <w:name w:val="Текст в штампе центр"/>
    <w:basedOn w:val="a0"/>
    <w:uiPriority w:val="40"/>
    <w:qFormat/>
    <w:rsid w:val="00CA28DE"/>
    <w:pPr>
      <w:framePr w:wrap="around" w:vAnchor="page" w:hAnchor="page" w:yAlign="bottom"/>
      <w:spacing w:line="240" w:lineRule="auto"/>
      <w:ind w:left="0" w:right="0" w:firstLine="0"/>
      <w:suppressOverlap/>
      <w:jc w:val="center"/>
    </w:pPr>
    <w:rPr>
      <w:sz w:val="22"/>
    </w:rPr>
  </w:style>
  <w:style w:type="paragraph" w:customStyle="1" w:styleId="af2">
    <w:name w:val="Текст в штампе влево"/>
    <w:basedOn w:val="af1"/>
    <w:next w:val="a0"/>
    <w:uiPriority w:val="40"/>
    <w:qFormat/>
    <w:rsid w:val="00CA28DE"/>
    <w:pPr>
      <w:framePr w:wrap="around" w:vAnchor="margin" w:hAnchor="margin"/>
      <w:ind w:left="57"/>
      <w:jc w:val="left"/>
    </w:pPr>
  </w:style>
  <w:style w:type="paragraph" w:customStyle="1" w:styleId="-">
    <w:name w:val="Шифр-Код тома штамп"/>
    <w:basedOn w:val="a0"/>
    <w:uiPriority w:val="11"/>
    <w:qFormat/>
    <w:rsid w:val="00193776"/>
    <w:pPr>
      <w:spacing w:line="240" w:lineRule="auto"/>
      <w:ind w:left="0" w:right="0" w:firstLine="0"/>
      <w:jc w:val="center"/>
    </w:pPr>
    <w:rPr>
      <w:b/>
      <w:sz w:val="28"/>
    </w:rPr>
  </w:style>
  <w:style w:type="paragraph" w:customStyle="1" w:styleId="af3">
    <w:name w:val="Название Штамп"/>
    <w:basedOn w:val="a0"/>
    <w:uiPriority w:val="40"/>
    <w:qFormat/>
    <w:rsid w:val="00193776"/>
    <w:pPr>
      <w:spacing w:line="240" w:lineRule="auto"/>
      <w:ind w:left="0" w:right="0" w:firstLine="0"/>
      <w:jc w:val="center"/>
    </w:pPr>
  </w:style>
  <w:style w:type="paragraph" w:customStyle="1" w:styleId="af4">
    <w:name w:val="Дата в штампе"/>
    <w:basedOn w:val="af1"/>
    <w:uiPriority w:val="40"/>
    <w:qFormat/>
    <w:rsid w:val="00193776"/>
    <w:pPr>
      <w:framePr w:wrap="around"/>
    </w:pPr>
    <w:rPr>
      <w:sz w:val="14"/>
    </w:rPr>
  </w:style>
  <w:style w:type="paragraph" w:styleId="af5">
    <w:name w:val="header"/>
    <w:basedOn w:val="a0"/>
    <w:link w:val="af6"/>
    <w:uiPriority w:val="99"/>
    <w:semiHidden/>
    <w:rsid w:val="00D47AB5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D47AB5"/>
    <w:rPr>
      <w:rFonts w:ascii="Times New Roman" w:hAnsi="Times New Roman"/>
      <w:sz w:val="24"/>
      <w14:ligatures w14:val="standard"/>
    </w:rPr>
  </w:style>
  <w:style w:type="paragraph" w:customStyle="1" w:styleId="af7">
    <w:name w:val="Название проекта"/>
    <w:uiPriority w:val="11"/>
    <w:qFormat/>
    <w:rsid w:val="0017308A"/>
    <w:pPr>
      <w:spacing w:after="0" w:line="240" w:lineRule="auto"/>
      <w:ind w:left="284" w:right="284"/>
      <w:jc w:val="center"/>
    </w:pPr>
    <w:rPr>
      <w:rFonts w:ascii="Times New Roman" w:hAnsi="Times New Roman"/>
      <w:b/>
      <w:caps/>
      <w:sz w:val="28"/>
      <w14:ligatures w14:val="standard"/>
    </w:rPr>
  </w:style>
  <w:style w:type="paragraph" w:customStyle="1" w:styleId="af8">
    <w:name w:val="Стадия проекта"/>
    <w:basedOn w:val="af7"/>
    <w:uiPriority w:val="12"/>
    <w:qFormat/>
    <w:rsid w:val="0017308A"/>
  </w:style>
  <w:style w:type="paragraph" w:customStyle="1" w:styleId="af9">
    <w:name w:val="Название тома"/>
    <w:basedOn w:val="af7"/>
    <w:uiPriority w:val="13"/>
    <w:qFormat/>
    <w:rsid w:val="0017308A"/>
    <w:pPr>
      <w:ind w:left="113"/>
    </w:pPr>
    <w:rPr>
      <w:caps w:val="0"/>
    </w:rPr>
  </w:style>
  <w:style w:type="paragraph" w:customStyle="1" w:styleId="-0">
    <w:name w:val="Шифр-Код тома"/>
    <w:basedOn w:val="af7"/>
    <w:next w:val="a0"/>
    <w:uiPriority w:val="15"/>
    <w:qFormat/>
    <w:rsid w:val="002B4771"/>
    <w:rPr>
      <w:sz w:val="24"/>
    </w:rPr>
  </w:style>
  <w:style w:type="paragraph" w:customStyle="1" w:styleId="afa">
    <w:name w:val="Номер тома"/>
    <w:basedOn w:val="af7"/>
    <w:uiPriority w:val="14"/>
    <w:qFormat/>
    <w:rsid w:val="002B4771"/>
    <w:rPr>
      <w:caps w:val="0"/>
      <w:sz w:val="24"/>
    </w:rPr>
  </w:style>
  <w:style w:type="paragraph" w:customStyle="1" w:styleId="afb">
    <w:name w:val="Штамп Титульный лист"/>
    <w:next w:val="a0"/>
    <w:uiPriority w:val="6"/>
    <w:qFormat/>
    <w:rsid w:val="00A267BB"/>
    <w:pPr>
      <w:spacing w:after="0" w:line="240" w:lineRule="auto"/>
      <w:ind w:left="113" w:right="113"/>
    </w:pPr>
    <w:rPr>
      <w:rFonts w:ascii="Times New Roman" w:hAnsi="Times New Roman"/>
      <w:b/>
      <w:sz w:val="28"/>
      <w14:ligatures w14:val="standard"/>
    </w:rPr>
  </w:style>
  <w:style w:type="table" w:customStyle="1" w:styleId="afc">
    <w:name w:val="Невидимая таблица"/>
    <w:basedOn w:val="a2"/>
    <w:uiPriority w:val="99"/>
    <w:rsid w:val="00E80FC6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afd">
    <w:name w:val="Таблица внесения изм."/>
    <w:basedOn w:val="a2"/>
    <w:uiPriority w:val="99"/>
    <w:rsid w:val="009D3718"/>
    <w:pPr>
      <w:spacing w:after="0" w:line="240" w:lineRule="auto"/>
      <w:jc w:val="center"/>
    </w:pPr>
    <w:rPr>
      <w:rFonts w:ascii="Times New Roman" w:hAnsi="Times New Roman"/>
      <w:sz w:val="24"/>
    </w:rPr>
    <w:tblPr>
      <w:tblInd w:w="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e">
    <w:name w:val="Невидимая таблица изм."/>
    <w:basedOn w:val="afd"/>
    <w:uiPriority w:val="99"/>
    <w:rsid w:val="00C6723F"/>
    <w:rPr>
      <w:vanish/>
    </w:rPr>
    <w:tblPr>
      <w:tblInd w:w="284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vanish/>
        <w:sz w:val="1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Название организации"/>
    <w:uiPriority w:val="11"/>
    <w:qFormat/>
    <w:rsid w:val="002B4771"/>
    <w:pPr>
      <w:spacing w:after="0" w:line="240" w:lineRule="auto"/>
      <w:jc w:val="center"/>
    </w:pPr>
    <w:rPr>
      <w:rFonts w:ascii="Times New Roman" w:hAnsi="Times New Roman"/>
      <w:b/>
      <w:sz w:val="28"/>
      <w14:ligatures w14:val="standard"/>
    </w:rPr>
  </w:style>
  <w:style w:type="paragraph" w:customStyle="1" w:styleId="122">
    <w:name w:val="Таблица Текст 12 Центр"/>
    <w:basedOn w:val="121"/>
    <w:uiPriority w:val="3"/>
    <w:qFormat/>
    <w:rsid w:val="00802E95"/>
    <w:pPr>
      <w:jc w:val="center"/>
    </w:pPr>
  </w:style>
  <w:style w:type="paragraph" w:customStyle="1" w:styleId="121">
    <w:name w:val="Таблица Текст 12"/>
    <w:uiPriority w:val="15"/>
    <w:semiHidden/>
    <w:qFormat/>
    <w:rsid w:val="00802E95"/>
    <w:pPr>
      <w:spacing w:before="80" w:after="80" w:line="240" w:lineRule="auto"/>
      <w:ind w:left="113" w:right="113"/>
    </w:pPr>
    <w:rPr>
      <w:rFonts w:ascii="Times New Roman" w:hAnsi="Times New Roman"/>
      <w:sz w:val="24"/>
      <w14:ligatures w14:val="standard"/>
    </w:rPr>
  </w:style>
  <w:style w:type="paragraph" w:customStyle="1" w:styleId="aff0">
    <w:name w:val="Рисунок"/>
    <w:next w:val="a0"/>
    <w:uiPriority w:val="6"/>
    <w:qFormat/>
    <w:rsid w:val="00D577DB"/>
    <w:pPr>
      <w:spacing w:after="0" w:line="240" w:lineRule="auto"/>
      <w:jc w:val="center"/>
    </w:pPr>
    <w:rPr>
      <w:rFonts w:ascii="Times New Roman" w:hAnsi="Times New Roman"/>
      <w:noProof/>
      <w:sz w:val="24"/>
      <w:lang w:eastAsia="ru-RU"/>
      <w14:ligatures w14:val="standard"/>
    </w:rPr>
  </w:style>
  <w:style w:type="paragraph" w:customStyle="1" w:styleId="aff1">
    <w:name w:val="Заголовок без нумерации"/>
    <w:next w:val="a0"/>
    <w:qFormat/>
    <w:rsid w:val="00C77699"/>
    <w:pPr>
      <w:spacing w:before="120" w:after="120" w:line="360" w:lineRule="auto"/>
      <w:ind w:left="284" w:right="284" w:firstLine="851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14:ligatures w14:val="standard"/>
    </w:rPr>
  </w:style>
  <w:style w:type="paragraph" w:customStyle="1" w:styleId="aff2">
    <w:name w:val="Невидимый Текст"/>
    <w:uiPriority w:val="41"/>
    <w:qFormat/>
    <w:rsid w:val="005D1452"/>
    <w:pPr>
      <w:spacing w:after="0" w:line="240" w:lineRule="auto"/>
      <w:jc w:val="right"/>
    </w:pPr>
    <w:rPr>
      <w:rFonts w:ascii="Times New Roman" w:hAnsi="Times New Roman"/>
      <w:vanish/>
      <w:sz w:val="24"/>
      <w14:ligatures w14:val="standard"/>
    </w:rPr>
  </w:style>
  <w:style w:type="paragraph" w:customStyle="1" w:styleId="aff3">
    <w:name w:val="Название приложения"/>
    <w:next w:val="a0"/>
    <w:uiPriority w:val="5"/>
    <w:qFormat/>
    <w:rsid w:val="008C6EB0"/>
    <w:pPr>
      <w:spacing w:after="0" w:line="360" w:lineRule="auto"/>
      <w:ind w:left="284" w:right="284"/>
      <w:jc w:val="center"/>
    </w:pPr>
    <w:rPr>
      <w:rFonts w:ascii="Times New Roman" w:hAnsi="Times New Roman"/>
      <w:b/>
      <w:sz w:val="24"/>
      <w14:ligatures w14:val="standard"/>
    </w:rPr>
  </w:style>
  <w:style w:type="paragraph" w:customStyle="1" w:styleId="aff4">
    <w:name w:val="Продолжение приложения"/>
    <w:basedOn w:val="aff3"/>
    <w:uiPriority w:val="5"/>
    <w:qFormat/>
    <w:rsid w:val="002F5799"/>
    <w:pPr>
      <w:jc w:val="right"/>
    </w:pPr>
    <w:rPr>
      <w:b w:val="0"/>
      <w:i/>
    </w:rPr>
  </w:style>
  <w:style w:type="paragraph" w:customStyle="1" w:styleId="1">
    <w:name w:val="Список 1 уровня"/>
    <w:basedOn w:val="a0"/>
    <w:uiPriority w:val="4"/>
    <w:qFormat/>
    <w:rsid w:val="00935CCA"/>
    <w:pPr>
      <w:numPr>
        <w:numId w:val="5"/>
      </w:numPr>
      <w:ind w:left="284" w:firstLine="567"/>
      <w:jc w:val="left"/>
    </w:pPr>
    <w:rPr>
      <w:lang w:eastAsia="ru-RU"/>
    </w:rPr>
  </w:style>
  <w:style w:type="paragraph" w:customStyle="1" w:styleId="2">
    <w:name w:val="Список 2 уровня"/>
    <w:basedOn w:val="1"/>
    <w:uiPriority w:val="4"/>
    <w:qFormat/>
    <w:rsid w:val="00935CCA"/>
    <w:pPr>
      <w:numPr>
        <w:numId w:val="6"/>
      </w:numPr>
      <w:ind w:left="567" w:right="567" w:firstLine="567"/>
    </w:pPr>
  </w:style>
  <w:style w:type="paragraph" w:styleId="23">
    <w:name w:val="toc 2"/>
    <w:basedOn w:val="a0"/>
    <w:next w:val="a0"/>
    <w:autoRedefine/>
    <w:uiPriority w:val="39"/>
    <w:unhideWhenUsed/>
    <w:rsid w:val="00CC4DD6"/>
    <w:pPr>
      <w:tabs>
        <w:tab w:val="right" w:leader="dot" w:pos="10206"/>
      </w:tabs>
      <w:ind w:firstLine="0"/>
    </w:pPr>
  </w:style>
  <w:style w:type="paragraph" w:styleId="13">
    <w:name w:val="toc 1"/>
    <w:basedOn w:val="a0"/>
    <w:next w:val="a0"/>
    <w:autoRedefine/>
    <w:uiPriority w:val="39"/>
    <w:rsid w:val="00A54D94"/>
    <w:pPr>
      <w:tabs>
        <w:tab w:val="right" w:leader="dot" w:pos="10206"/>
      </w:tabs>
      <w:spacing w:before="60" w:after="60"/>
      <w:ind w:firstLine="0"/>
    </w:pPr>
    <w:rPr>
      <w:rFonts w:ascii="Arial" w:hAnsi="Arial" w:cs="Arial"/>
      <w:b/>
      <w:noProof/>
    </w:rPr>
  </w:style>
  <w:style w:type="paragraph" w:styleId="aff5">
    <w:name w:val="caption"/>
    <w:aliases w:val="Название Таблицы"/>
    <w:next w:val="a0"/>
    <w:uiPriority w:val="6"/>
    <w:qFormat/>
    <w:rsid w:val="00445172"/>
    <w:pPr>
      <w:spacing w:before="200" w:line="240" w:lineRule="auto"/>
      <w:ind w:left="284" w:right="284" w:firstLine="567"/>
    </w:pPr>
    <w:rPr>
      <w:rFonts w:ascii="Times New Roman" w:hAnsi="Times New Roman"/>
      <w:b/>
      <w:bCs/>
      <w:sz w:val="24"/>
      <w:szCs w:val="18"/>
      <w14:ligatures w14:val="standard"/>
    </w:rPr>
  </w:style>
  <w:style w:type="paragraph" w:styleId="aff6">
    <w:name w:val="table of figures"/>
    <w:basedOn w:val="a0"/>
    <w:next w:val="a0"/>
    <w:uiPriority w:val="99"/>
    <w:rsid w:val="00CD44FB"/>
    <w:pPr>
      <w:tabs>
        <w:tab w:val="right" w:leader="dot" w:pos="10206"/>
      </w:tabs>
      <w:ind w:firstLine="0"/>
    </w:pPr>
  </w:style>
  <w:style w:type="table" w:customStyle="1" w:styleId="aff7">
    <w:name w:val="Таблицы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f8">
    <w:name w:val="Таблицы по центру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4">
    <w:name w:val="Таблицы1"/>
    <w:basedOn w:val="a2"/>
    <w:uiPriority w:val="99"/>
    <w:rsid w:val="0092383E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9">
    <w:name w:val="Заголовок ВНЕ содержания"/>
    <w:basedOn w:val="aff1"/>
    <w:qFormat/>
    <w:rsid w:val="00C77699"/>
    <w:pPr>
      <w:outlineLvl w:val="9"/>
    </w:pPr>
  </w:style>
  <w:style w:type="paragraph" w:customStyle="1" w:styleId="affa">
    <w:name w:val="Таблица шапка"/>
    <w:basedOn w:val="a0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Cs/>
      <w:sz w:val="28"/>
      <w:szCs w:val="20"/>
      <w:lang w:eastAsia="ru-RU"/>
      <w14:ligatures w14:val="none"/>
    </w:rPr>
  </w:style>
  <w:style w:type="character" w:styleId="affb">
    <w:name w:val="Book Title"/>
    <w:aliases w:val="Наименование объекта"/>
    <w:uiPriority w:val="33"/>
    <w:rsid w:val="00992B6A"/>
    <w:rPr>
      <w:rFonts w:ascii="Times New Roman" w:hAnsi="Times New Roman" w:cs="Times New Roman"/>
      <w:b/>
      <w:bCs/>
      <w:caps/>
      <w:smallCaps w:val="0"/>
      <w:noProof/>
      <w:vanish w:val="0"/>
      <w:color w:val="000000"/>
      <w:spacing w:val="5"/>
      <w:sz w:val="28"/>
      <w:szCs w:val="28"/>
    </w:rPr>
  </w:style>
  <w:style w:type="paragraph" w:customStyle="1" w:styleId="affc">
    <w:name w:val="Таблица по левому краю"/>
    <w:basedOn w:val="a0"/>
    <w:link w:val="affd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/>
      <w:color w:val="000000"/>
      <w:sz w:val="28"/>
      <w:szCs w:val="20"/>
      <w:lang w:val="x-none" w:eastAsia="x-none"/>
      <w14:ligatures w14:val="none"/>
    </w:rPr>
  </w:style>
  <w:style w:type="character" w:customStyle="1" w:styleId="affd">
    <w:name w:val="Таблица по левому краю Знак"/>
    <w:link w:val="affc"/>
    <w:uiPriority w:val="99"/>
    <w:rsid w:val="00992B6A"/>
    <w:rPr>
      <w:rFonts w:ascii="Times New Roman" w:eastAsia="Times New Roman" w:hAnsi="Times New Roman" w:cs="Times New Roman"/>
      <w:b/>
      <w:color w:val="000000"/>
      <w:sz w:val="28"/>
      <w:szCs w:val="20"/>
      <w:lang w:val="x-none" w:eastAsia="x-none"/>
    </w:rPr>
  </w:style>
  <w:style w:type="character" w:styleId="affe">
    <w:name w:val="FollowedHyperlink"/>
    <w:basedOn w:val="a1"/>
    <w:uiPriority w:val="99"/>
    <w:semiHidden/>
    <w:rsid w:val="001F18E8"/>
    <w:rPr>
      <w:color w:val="800080" w:themeColor="followedHyperlink"/>
      <w:u w:val="single"/>
    </w:rPr>
  </w:style>
  <w:style w:type="paragraph" w:customStyle="1" w:styleId="32">
    <w:name w:val="Тит3"/>
    <w:basedOn w:val="a0"/>
    <w:link w:val="33"/>
    <w:autoRedefine/>
    <w:qFormat/>
    <w:rsid w:val="001F18E8"/>
    <w:pPr>
      <w:spacing w:line="240" w:lineRule="auto"/>
      <w:ind w:left="0" w:right="0" w:firstLine="0"/>
      <w:jc w:val="center"/>
    </w:pPr>
    <w:rPr>
      <w:rFonts w:eastAsia="Calibri" w:cs="Times New Roman"/>
      <w:b/>
      <w:sz w:val="28"/>
      <w:szCs w:val="24"/>
      <w14:ligatures w14:val="none"/>
    </w:rPr>
  </w:style>
  <w:style w:type="character" w:customStyle="1" w:styleId="33">
    <w:name w:val="Тит3 Знак"/>
    <w:link w:val="32"/>
    <w:rsid w:val="001F18E8"/>
    <w:rPr>
      <w:rFonts w:ascii="Times New Roman" w:eastAsia="Calibri" w:hAnsi="Times New Roman" w:cs="Times New Roman"/>
      <w:b/>
      <w:sz w:val="28"/>
      <w:szCs w:val="24"/>
    </w:rPr>
  </w:style>
  <w:style w:type="character" w:styleId="afff">
    <w:name w:val="annotation reference"/>
    <w:basedOn w:val="a1"/>
    <w:uiPriority w:val="99"/>
    <w:semiHidden/>
    <w:rsid w:val="001F18E8"/>
    <w:rPr>
      <w:sz w:val="16"/>
      <w:szCs w:val="16"/>
    </w:rPr>
  </w:style>
  <w:style w:type="paragraph" w:styleId="afff0">
    <w:name w:val="annotation text"/>
    <w:basedOn w:val="a0"/>
    <w:link w:val="afff1"/>
    <w:uiPriority w:val="99"/>
    <w:semiHidden/>
    <w:rsid w:val="001F18E8"/>
    <w:pPr>
      <w:spacing w:line="240" w:lineRule="auto"/>
    </w:pPr>
    <w:rPr>
      <w:sz w:val="20"/>
      <w:szCs w:val="20"/>
    </w:rPr>
  </w:style>
  <w:style w:type="character" w:customStyle="1" w:styleId="afff1">
    <w:name w:val="Текст примечания Знак"/>
    <w:basedOn w:val="a1"/>
    <w:link w:val="afff0"/>
    <w:uiPriority w:val="99"/>
    <w:semiHidden/>
    <w:rsid w:val="001F18E8"/>
    <w:rPr>
      <w:rFonts w:ascii="Times New Roman" w:hAnsi="Times New Roman"/>
      <w:sz w:val="20"/>
      <w:szCs w:val="20"/>
      <w14:ligatures w14:val="standard"/>
    </w:rPr>
  </w:style>
  <w:style w:type="paragraph" w:styleId="afff2">
    <w:name w:val="annotation subject"/>
    <w:basedOn w:val="afff0"/>
    <w:next w:val="afff0"/>
    <w:link w:val="afff3"/>
    <w:uiPriority w:val="99"/>
    <w:semiHidden/>
    <w:rsid w:val="001F18E8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1F18E8"/>
    <w:rPr>
      <w:rFonts w:ascii="Times New Roman" w:hAnsi="Times New Roman"/>
      <w:b/>
      <w:bCs/>
      <w:sz w:val="20"/>
      <w:szCs w:val="20"/>
      <w14:ligatures w14:val="standard"/>
    </w:rPr>
  </w:style>
  <w:style w:type="table" w:customStyle="1" w:styleId="24">
    <w:name w:val="Таблицы2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5">
    <w:name w:val="Таблицы у Рамки1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f4">
    <w:name w:val="Формула"/>
    <w:uiPriority w:val="7"/>
    <w:qFormat/>
    <w:rsid w:val="00A60CE2"/>
    <w:pPr>
      <w:tabs>
        <w:tab w:val="right" w:pos="5670"/>
      </w:tabs>
      <w:spacing w:before="200"/>
      <w:ind w:right="284"/>
      <w:jc w:val="right"/>
    </w:pPr>
    <w:rPr>
      <w:rFonts w:ascii="Arial" w:hAnsi="Arial"/>
      <w:noProof/>
      <w:lang w:eastAsia="ru-RU"/>
      <w14:ligatures w14:val="standard"/>
    </w:rPr>
  </w:style>
  <w:style w:type="character" w:styleId="afff5">
    <w:name w:val="Placeholder Text"/>
    <w:basedOn w:val="a1"/>
    <w:uiPriority w:val="99"/>
    <w:semiHidden/>
    <w:rsid w:val="00A60CE2"/>
    <w:rPr>
      <w:color w:val="808080"/>
    </w:rPr>
  </w:style>
  <w:style w:type="paragraph" w:customStyle="1" w:styleId="afff6">
    <w:name w:val="Абзац"/>
    <w:link w:val="16"/>
    <w:qFormat/>
    <w:rsid w:val="00BD0EA2"/>
    <w:pPr>
      <w:suppressAutoHyphens/>
      <w:spacing w:before="120" w:after="0" w:line="240" w:lineRule="auto"/>
      <w:ind w:firstLine="720"/>
      <w:jc w:val="both"/>
    </w:pPr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character" w:customStyle="1" w:styleId="16">
    <w:name w:val="Абзац Знак1"/>
    <w:link w:val="afff6"/>
    <w:rsid w:val="00BD0EA2"/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paragraph" w:customStyle="1" w:styleId="afff7">
    <w:name w:val="Текст в таблице"/>
    <w:basedOn w:val="a0"/>
    <w:rsid w:val="00BD0EA2"/>
    <w:pPr>
      <w:spacing w:line="240" w:lineRule="auto"/>
      <w:ind w:left="0" w:right="0" w:firstLine="0"/>
      <w:jc w:val="center"/>
    </w:pPr>
    <w:rPr>
      <w:rFonts w:eastAsia="Times New Roman" w:cs="Times New Roman"/>
      <w:szCs w:val="24"/>
      <w:lang w:eastAsia="ru-RU"/>
      <w14:ligatures w14:val="none"/>
    </w:rPr>
  </w:style>
  <w:style w:type="paragraph" w:customStyle="1" w:styleId="42">
    <w:name w:val="Тит4"/>
    <w:basedOn w:val="a0"/>
    <w:next w:val="32"/>
    <w:link w:val="43"/>
    <w:autoRedefine/>
    <w:qFormat/>
    <w:rsid w:val="00D577DB"/>
    <w:pPr>
      <w:spacing w:line="276" w:lineRule="auto"/>
      <w:ind w:left="0" w:right="0" w:firstLine="0"/>
      <w:jc w:val="center"/>
    </w:pPr>
    <w:rPr>
      <w:rFonts w:eastAsia="Calibri" w:cs="Times New Roman"/>
      <w:b/>
      <w:caps/>
      <w:sz w:val="28"/>
      <w14:ligatures w14:val="none"/>
    </w:rPr>
  </w:style>
  <w:style w:type="character" w:customStyle="1" w:styleId="43">
    <w:name w:val="Тит4 Знак"/>
    <w:link w:val="42"/>
    <w:rsid w:val="00D577DB"/>
    <w:rPr>
      <w:rFonts w:ascii="Times New Roman" w:eastAsia="Calibri" w:hAnsi="Times New Roman" w:cs="Times New Roman"/>
      <w:b/>
      <w:caps/>
      <w:sz w:val="28"/>
    </w:rPr>
  </w:style>
  <w:style w:type="character" w:customStyle="1" w:styleId="a5">
    <w:name w:val="Абзац списка Знак"/>
    <w:link w:val="a4"/>
    <w:uiPriority w:val="34"/>
    <w:locked/>
    <w:rsid w:val="004D5211"/>
    <w:rPr>
      <w:rFonts w:ascii="Times New Roman" w:hAnsi="Times New Roman"/>
      <w:sz w:val="24"/>
      <w14:ligatures w14:val="standard"/>
    </w:rPr>
  </w:style>
  <w:style w:type="paragraph" w:customStyle="1" w:styleId="Default">
    <w:name w:val="Default"/>
    <w:rsid w:val="00FF29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/>
    <w:lsdException w:name="heading 3" w:semiHidden="0" w:uiPriority="1" w:unhideWhenUsed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6" w:qFormat="1"/>
    <w:lsdException w:name="List" w:unhideWhenUsed="0"/>
    <w:lsdException w:name="List 2" w:unhideWhenUsed="0"/>
    <w:lsdException w:name="List 3" w:unhideWhenUsed="0"/>
    <w:lsdException w:name="Title" w:semiHidden="0" w:uiPriority="10" w:unhideWhenUsed="0" w:qFormat="1"/>
    <w:lsdException w:name="Default Paragraph Font" w:uiPriority="1"/>
    <w:lsdException w:name="List Continue 5" w:unhideWhenUsed="0"/>
    <w:lsdException w:name="Message Header" w:unhideWhenUsed="0"/>
    <w:lsdException w:name="Subtitle" w:uiPriority="11" w:unhideWhenUsed="0" w:qFormat="1"/>
    <w:lsdException w:name="Salutation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2"/>
    <w:qFormat/>
    <w:rsid w:val="00AA0DAF"/>
    <w:pPr>
      <w:spacing w:after="0" w:line="360" w:lineRule="auto"/>
      <w:ind w:left="284" w:right="284" w:firstLine="567"/>
      <w:jc w:val="both"/>
    </w:pPr>
    <w:rPr>
      <w:rFonts w:ascii="Times New Roman" w:hAnsi="Times New Roman"/>
      <w:sz w:val="24"/>
      <w14:ligatures w14:val="standard"/>
    </w:rPr>
  </w:style>
  <w:style w:type="paragraph" w:styleId="11">
    <w:name w:val="heading 1"/>
    <w:basedOn w:val="a0"/>
    <w:next w:val="a0"/>
    <w:link w:val="12"/>
    <w:uiPriority w:val="1"/>
    <w:qFormat/>
    <w:rsid w:val="0029685F"/>
    <w:pPr>
      <w:keepNext/>
      <w:keepLines/>
      <w:numPr>
        <w:numId w:val="4"/>
      </w:numPr>
      <w:tabs>
        <w:tab w:val="left" w:pos="1134"/>
      </w:tabs>
      <w:spacing w:before="120" w:after="120"/>
      <w:jc w:val="left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0">
    <w:name w:val="heading 2"/>
    <w:basedOn w:val="11"/>
    <w:next w:val="a0"/>
    <w:link w:val="22"/>
    <w:uiPriority w:val="1"/>
    <w:rsid w:val="002F3074"/>
    <w:pPr>
      <w:numPr>
        <w:ilvl w:val="1"/>
      </w:numPr>
      <w:spacing w:before="60" w:after="60"/>
      <w:outlineLvl w:val="1"/>
    </w:pPr>
    <w:rPr>
      <w:sz w:val="24"/>
      <w:szCs w:val="26"/>
    </w:rPr>
  </w:style>
  <w:style w:type="paragraph" w:styleId="3">
    <w:name w:val="heading 3"/>
    <w:next w:val="a0"/>
    <w:link w:val="30"/>
    <w:uiPriority w:val="1"/>
    <w:qFormat/>
    <w:rsid w:val="00AA0DAF"/>
    <w:pPr>
      <w:keepNext/>
      <w:numPr>
        <w:ilvl w:val="2"/>
        <w:numId w:val="4"/>
      </w:numPr>
      <w:spacing w:after="0" w:line="360" w:lineRule="auto"/>
      <w:ind w:right="284"/>
      <w:outlineLvl w:val="2"/>
    </w:pPr>
    <w:rPr>
      <w:rFonts w:ascii="Times New Roman" w:eastAsiaTheme="majorEastAsia" w:hAnsi="Times New Roman" w:cstheme="majorBidi"/>
      <w:b/>
      <w:bCs/>
      <w:sz w:val="24"/>
      <w14:ligatures w14:val="standard"/>
    </w:rPr>
  </w:style>
  <w:style w:type="paragraph" w:styleId="4">
    <w:name w:val="heading 4"/>
    <w:next w:val="a0"/>
    <w:link w:val="40"/>
    <w:uiPriority w:val="1"/>
    <w:qFormat/>
    <w:rsid w:val="00AA0DAF"/>
    <w:pPr>
      <w:keepNext/>
      <w:numPr>
        <w:ilvl w:val="3"/>
        <w:numId w:val="4"/>
      </w:numPr>
      <w:spacing w:after="0" w:line="360" w:lineRule="auto"/>
      <w:ind w:right="284"/>
      <w:outlineLvl w:val="3"/>
    </w:pPr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paragraph" w:styleId="5">
    <w:name w:val="heading 5"/>
    <w:basedOn w:val="a0"/>
    <w:next w:val="a0"/>
    <w:link w:val="50"/>
    <w:uiPriority w:val="9"/>
    <w:semiHidden/>
    <w:qFormat/>
    <w:rsid w:val="00363A9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qFormat/>
    <w:rsid w:val="00F606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qFormat/>
    <w:rsid w:val="00F6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2">
    <w:name w:val="Заголовок 2 Знак"/>
    <w:basedOn w:val="a1"/>
    <w:link w:val="20"/>
    <w:uiPriority w:val="1"/>
    <w:rsid w:val="00AA0DAF"/>
    <w:rPr>
      <w:rFonts w:ascii="Arial" w:eastAsiaTheme="majorEastAsia" w:hAnsi="Arial" w:cstheme="majorBidi"/>
      <w:b/>
      <w:bCs/>
      <w:sz w:val="24"/>
      <w:szCs w:val="26"/>
      <w14:ligatures w14:val="standard"/>
    </w:rPr>
  </w:style>
  <w:style w:type="character" w:customStyle="1" w:styleId="12">
    <w:name w:val="Заголовок 1 Знак"/>
    <w:basedOn w:val="a1"/>
    <w:link w:val="11"/>
    <w:uiPriority w:val="1"/>
    <w:rsid w:val="00F14845"/>
    <w:rPr>
      <w:rFonts w:ascii="Arial" w:eastAsiaTheme="majorEastAsia" w:hAnsi="Arial" w:cstheme="majorBidi"/>
      <w:b/>
      <w:bCs/>
      <w:sz w:val="28"/>
      <w:szCs w:val="28"/>
      <w14:ligatures w14:val="standard"/>
    </w:rPr>
  </w:style>
  <w:style w:type="character" w:customStyle="1" w:styleId="40">
    <w:name w:val="Заголовок 4 Знак"/>
    <w:basedOn w:val="a1"/>
    <w:link w:val="4"/>
    <w:uiPriority w:val="1"/>
    <w:rsid w:val="00AA0DAF"/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character" w:customStyle="1" w:styleId="60">
    <w:name w:val="Заголовок 6 Знак"/>
    <w:basedOn w:val="a1"/>
    <w:link w:val="6"/>
    <w:uiPriority w:val="9"/>
    <w:semiHidden/>
    <w:rsid w:val="00363A9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semiHidden/>
    <w:rsid w:val="00363A9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a4">
    <w:name w:val="List Paragraph"/>
    <w:basedOn w:val="a0"/>
    <w:link w:val="a5"/>
    <w:uiPriority w:val="34"/>
    <w:qFormat/>
    <w:rsid w:val="00363A93"/>
    <w:pPr>
      <w:ind w:left="720"/>
      <w:contextualSpacing/>
    </w:pPr>
  </w:style>
  <w:style w:type="paragraph" w:styleId="a6">
    <w:name w:val="No Spacing"/>
    <w:uiPriority w:val="1"/>
    <w:semiHidden/>
    <w:qFormat/>
    <w:rsid w:val="00363A93"/>
    <w:pPr>
      <w:spacing w:after="0" w:line="240" w:lineRule="auto"/>
      <w:ind w:left="284" w:right="284" w:firstLine="567"/>
      <w:jc w:val="both"/>
    </w:pPr>
    <w:rPr>
      <w:rFonts w:ascii="Times New Roman" w:hAnsi="Times New Roman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363A9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table" w:customStyle="1" w:styleId="a7">
    <w:name w:val="Таблицы у Рамки"/>
    <w:basedOn w:val="a2"/>
    <w:uiPriority w:val="99"/>
    <w:rsid w:val="003C0D76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styleId="a8">
    <w:name w:val="Table Grid"/>
    <w:basedOn w:val="a2"/>
    <w:uiPriority w:val="59"/>
    <w:rsid w:val="00D03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">
    <w:name w:val="Стиль Списка"/>
    <w:basedOn w:val="a3"/>
    <w:uiPriority w:val="99"/>
    <w:rsid w:val="00720494"/>
    <w:pPr>
      <w:numPr>
        <w:numId w:val="1"/>
      </w:numPr>
    </w:pPr>
  </w:style>
  <w:style w:type="table" w:styleId="-1">
    <w:name w:val="Light Shading Accent 1"/>
    <w:basedOn w:val="a2"/>
    <w:uiPriority w:val="60"/>
    <w:rsid w:val="00D03FD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3">
    <w:name w:val="Light Shading Accent 3"/>
    <w:basedOn w:val="a2"/>
    <w:uiPriority w:val="60"/>
    <w:rsid w:val="00D03FD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9">
    <w:name w:val="footer"/>
    <w:basedOn w:val="a0"/>
    <w:link w:val="aa"/>
    <w:uiPriority w:val="99"/>
    <w:rsid w:val="00AE479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E4790"/>
    <w:rPr>
      <w:rFonts w:ascii="Times New Roman" w:hAnsi="Times New Roman"/>
      <w:sz w:val="24"/>
    </w:rPr>
  </w:style>
  <w:style w:type="paragraph" w:customStyle="1" w:styleId="ab">
    <w:name w:val="Нумерация страниц"/>
    <w:basedOn w:val="a0"/>
    <w:uiPriority w:val="7"/>
    <w:qFormat/>
    <w:rsid w:val="00E80FC6"/>
    <w:pPr>
      <w:spacing w:line="240" w:lineRule="auto"/>
      <w:ind w:left="0" w:right="0" w:firstLine="0"/>
      <w:jc w:val="center"/>
    </w:pPr>
  </w:style>
  <w:style w:type="character" w:customStyle="1" w:styleId="30">
    <w:name w:val="Заголовок 3 Знак"/>
    <w:basedOn w:val="a1"/>
    <w:link w:val="3"/>
    <w:uiPriority w:val="1"/>
    <w:rsid w:val="00AA0DAF"/>
    <w:rPr>
      <w:rFonts w:ascii="Times New Roman" w:eastAsiaTheme="majorEastAsia" w:hAnsi="Times New Roman" w:cstheme="majorBidi"/>
      <w:b/>
      <w:bCs/>
      <w:sz w:val="24"/>
      <w14:ligatures w14:val="standard"/>
    </w:rPr>
  </w:style>
  <w:style w:type="numbering" w:customStyle="1" w:styleId="10">
    <w:name w:val="Оглавление 1 уроверь"/>
    <w:basedOn w:val="a3"/>
    <w:uiPriority w:val="99"/>
    <w:rsid w:val="00AF5C4F"/>
    <w:pPr>
      <w:numPr>
        <w:numId w:val="2"/>
      </w:numPr>
    </w:pPr>
  </w:style>
  <w:style w:type="paragraph" w:styleId="ac">
    <w:name w:val="TOC Heading"/>
    <w:basedOn w:val="11"/>
    <w:next w:val="a0"/>
    <w:uiPriority w:val="39"/>
    <w:semiHidden/>
    <w:unhideWhenUsed/>
    <w:qFormat/>
    <w:rsid w:val="00C65870"/>
    <w:pPr>
      <w:numPr>
        <w:numId w:val="0"/>
      </w:numPr>
      <w:spacing w:before="480" w:after="0" w:line="276" w:lineRule="auto"/>
      <w:ind w:right="0"/>
      <w:outlineLvl w:val="9"/>
    </w:pPr>
    <w:rPr>
      <w:rFonts w:asciiTheme="majorHAnsi" w:hAnsiTheme="majorHAnsi"/>
      <w:color w:val="365F91" w:themeColor="accent1" w:themeShade="BF"/>
      <w:lang w:eastAsia="ru-RU"/>
      <w14:ligatures w14:val="none"/>
    </w:rPr>
  </w:style>
  <w:style w:type="table" w:styleId="ad">
    <w:name w:val="Light Shading"/>
    <w:basedOn w:val="a2"/>
    <w:uiPriority w:val="60"/>
    <w:rsid w:val="001C79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e">
    <w:name w:val="Hyperlink"/>
    <w:basedOn w:val="a1"/>
    <w:uiPriority w:val="99"/>
    <w:rsid w:val="00C65870"/>
    <w:rPr>
      <w:rFonts w:ascii="Times New Roman" w:hAnsi="Times New Roman"/>
      <w:color w:val="auto"/>
      <w:sz w:val="24"/>
      <w:u w:val="single"/>
    </w:rPr>
  </w:style>
  <w:style w:type="numbering" w:customStyle="1" w:styleId="21">
    <w:name w:val="Оглавление 2 уровень"/>
    <w:basedOn w:val="10"/>
    <w:uiPriority w:val="99"/>
    <w:rsid w:val="00AF5C4F"/>
    <w:pPr>
      <w:numPr>
        <w:numId w:val="3"/>
      </w:numPr>
    </w:pPr>
  </w:style>
  <w:style w:type="paragraph" w:styleId="31">
    <w:name w:val="toc 3"/>
    <w:basedOn w:val="a0"/>
    <w:next w:val="a0"/>
    <w:autoRedefine/>
    <w:uiPriority w:val="39"/>
    <w:unhideWhenUsed/>
    <w:rsid w:val="00CA28DE"/>
    <w:pPr>
      <w:tabs>
        <w:tab w:val="right" w:leader="dot" w:pos="10206"/>
      </w:tabs>
      <w:ind w:firstLine="0"/>
    </w:pPr>
  </w:style>
  <w:style w:type="paragraph" w:styleId="41">
    <w:name w:val="toc 4"/>
    <w:basedOn w:val="a0"/>
    <w:next w:val="a0"/>
    <w:autoRedefine/>
    <w:uiPriority w:val="39"/>
    <w:semiHidden/>
    <w:unhideWhenUsed/>
    <w:rsid w:val="00C65870"/>
    <w:pPr>
      <w:spacing w:after="100"/>
    </w:pPr>
  </w:style>
  <w:style w:type="paragraph" w:styleId="71">
    <w:name w:val="toc 7"/>
    <w:basedOn w:val="a0"/>
    <w:next w:val="a0"/>
    <w:autoRedefine/>
    <w:uiPriority w:val="39"/>
    <w:semiHidden/>
    <w:unhideWhenUsed/>
    <w:rsid w:val="00C65870"/>
    <w:pPr>
      <w:spacing w:after="100"/>
      <w:ind w:left="1440"/>
    </w:pPr>
  </w:style>
  <w:style w:type="paragraph" w:customStyle="1" w:styleId="120">
    <w:name w:val="Таблица Текст 12 Влево"/>
    <w:basedOn w:val="121"/>
    <w:uiPriority w:val="3"/>
    <w:qFormat/>
    <w:rsid w:val="00802E95"/>
  </w:style>
  <w:style w:type="paragraph" w:styleId="af">
    <w:name w:val="Balloon Text"/>
    <w:basedOn w:val="a0"/>
    <w:link w:val="af0"/>
    <w:uiPriority w:val="99"/>
    <w:semiHidden/>
    <w:rsid w:val="00C65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5870"/>
    <w:rPr>
      <w:rFonts w:ascii="Tahoma" w:hAnsi="Tahoma" w:cs="Tahoma"/>
      <w:sz w:val="16"/>
      <w:szCs w:val="16"/>
      <w14:ligatures w14:val="standard"/>
    </w:rPr>
  </w:style>
  <w:style w:type="paragraph" w:customStyle="1" w:styleId="af1">
    <w:name w:val="Текст в штампе центр"/>
    <w:basedOn w:val="a0"/>
    <w:uiPriority w:val="40"/>
    <w:qFormat/>
    <w:rsid w:val="00CA28DE"/>
    <w:pPr>
      <w:framePr w:wrap="around" w:vAnchor="page" w:hAnchor="page" w:yAlign="bottom"/>
      <w:spacing w:line="240" w:lineRule="auto"/>
      <w:ind w:left="0" w:right="0" w:firstLine="0"/>
      <w:suppressOverlap/>
      <w:jc w:val="center"/>
    </w:pPr>
    <w:rPr>
      <w:sz w:val="22"/>
    </w:rPr>
  </w:style>
  <w:style w:type="paragraph" w:customStyle="1" w:styleId="af2">
    <w:name w:val="Текст в штампе влево"/>
    <w:basedOn w:val="af1"/>
    <w:next w:val="a0"/>
    <w:uiPriority w:val="40"/>
    <w:qFormat/>
    <w:rsid w:val="00CA28DE"/>
    <w:pPr>
      <w:framePr w:wrap="around" w:vAnchor="margin" w:hAnchor="margin"/>
      <w:ind w:left="57"/>
      <w:jc w:val="left"/>
    </w:pPr>
  </w:style>
  <w:style w:type="paragraph" w:customStyle="1" w:styleId="-">
    <w:name w:val="Шифр-Код тома штамп"/>
    <w:basedOn w:val="a0"/>
    <w:uiPriority w:val="11"/>
    <w:qFormat/>
    <w:rsid w:val="00193776"/>
    <w:pPr>
      <w:spacing w:line="240" w:lineRule="auto"/>
      <w:ind w:left="0" w:right="0" w:firstLine="0"/>
      <w:jc w:val="center"/>
    </w:pPr>
    <w:rPr>
      <w:b/>
      <w:sz w:val="28"/>
    </w:rPr>
  </w:style>
  <w:style w:type="paragraph" w:customStyle="1" w:styleId="af3">
    <w:name w:val="Название Штамп"/>
    <w:basedOn w:val="a0"/>
    <w:uiPriority w:val="40"/>
    <w:qFormat/>
    <w:rsid w:val="00193776"/>
    <w:pPr>
      <w:spacing w:line="240" w:lineRule="auto"/>
      <w:ind w:left="0" w:right="0" w:firstLine="0"/>
      <w:jc w:val="center"/>
    </w:pPr>
  </w:style>
  <w:style w:type="paragraph" w:customStyle="1" w:styleId="af4">
    <w:name w:val="Дата в штампе"/>
    <w:basedOn w:val="af1"/>
    <w:uiPriority w:val="40"/>
    <w:qFormat/>
    <w:rsid w:val="00193776"/>
    <w:pPr>
      <w:framePr w:wrap="around"/>
    </w:pPr>
    <w:rPr>
      <w:sz w:val="14"/>
    </w:rPr>
  </w:style>
  <w:style w:type="paragraph" w:styleId="af5">
    <w:name w:val="header"/>
    <w:basedOn w:val="a0"/>
    <w:link w:val="af6"/>
    <w:uiPriority w:val="99"/>
    <w:semiHidden/>
    <w:rsid w:val="00D47AB5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D47AB5"/>
    <w:rPr>
      <w:rFonts w:ascii="Times New Roman" w:hAnsi="Times New Roman"/>
      <w:sz w:val="24"/>
      <w14:ligatures w14:val="standard"/>
    </w:rPr>
  </w:style>
  <w:style w:type="paragraph" w:customStyle="1" w:styleId="af7">
    <w:name w:val="Название проекта"/>
    <w:uiPriority w:val="11"/>
    <w:qFormat/>
    <w:rsid w:val="0017308A"/>
    <w:pPr>
      <w:spacing w:after="0" w:line="240" w:lineRule="auto"/>
      <w:ind w:left="284" w:right="284"/>
      <w:jc w:val="center"/>
    </w:pPr>
    <w:rPr>
      <w:rFonts w:ascii="Times New Roman" w:hAnsi="Times New Roman"/>
      <w:b/>
      <w:caps/>
      <w:sz w:val="28"/>
      <w14:ligatures w14:val="standard"/>
    </w:rPr>
  </w:style>
  <w:style w:type="paragraph" w:customStyle="1" w:styleId="af8">
    <w:name w:val="Стадия проекта"/>
    <w:basedOn w:val="af7"/>
    <w:uiPriority w:val="12"/>
    <w:qFormat/>
    <w:rsid w:val="0017308A"/>
  </w:style>
  <w:style w:type="paragraph" w:customStyle="1" w:styleId="af9">
    <w:name w:val="Название тома"/>
    <w:basedOn w:val="af7"/>
    <w:uiPriority w:val="13"/>
    <w:qFormat/>
    <w:rsid w:val="0017308A"/>
    <w:pPr>
      <w:ind w:left="113"/>
    </w:pPr>
    <w:rPr>
      <w:caps w:val="0"/>
    </w:rPr>
  </w:style>
  <w:style w:type="paragraph" w:customStyle="1" w:styleId="-0">
    <w:name w:val="Шифр-Код тома"/>
    <w:basedOn w:val="af7"/>
    <w:next w:val="a0"/>
    <w:uiPriority w:val="15"/>
    <w:qFormat/>
    <w:rsid w:val="002B4771"/>
    <w:rPr>
      <w:sz w:val="24"/>
    </w:rPr>
  </w:style>
  <w:style w:type="paragraph" w:customStyle="1" w:styleId="afa">
    <w:name w:val="Номер тома"/>
    <w:basedOn w:val="af7"/>
    <w:uiPriority w:val="14"/>
    <w:qFormat/>
    <w:rsid w:val="002B4771"/>
    <w:rPr>
      <w:caps w:val="0"/>
      <w:sz w:val="24"/>
    </w:rPr>
  </w:style>
  <w:style w:type="paragraph" w:customStyle="1" w:styleId="afb">
    <w:name w:val="Штамп Титульный лист"/>
    <w:next w:val="a0"/>
    <w:uiPriority w:val="6"/>
    <w:qFormat/>
    <w:rsid w:val="00A267BB"/>
    <w:pPr>
      <w:spacing w:after="0" w:line="240" w:lineRule="auto"/>
      <w:ind w:left="113" w:right="113"/>
    </w:pPr>
    <w:rPr>
      <w:rFonts w:ascii="Times New Roman" w:hAnsi="Times New Roman"/>
      <w:b/>
      <w:sz w:val="28"/>
      <w14:ligatures w14:val="standard"/>
    </w:rPr>
  </w:style>
  <w:style w:type="table" w:customStyle="1" w:styleId="afc">
    <w:name w:val="Невидимая таблица"/>
    <w:basedOn w:val="a2"/>
    <w:uiPriority w:val="99"/>
    <w:rsid w:val="00E80FC6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afd">
    <w:name w:val="Таблица внесения изм."/>
    <w:basedOn w:val="a2"/>
    <w:uiPriority w:val="99"/>
    <w:rsid w:val="009D3718"/>
    <w:pPr>
      <w:spacing w:after="0" w:line="240" w:lineRule="auto"/>
      <w:jc w:val="center"/>
    </w:pPr>
    <w:rPr>
      <w:rFonts w:ascii="Times New Roman" w:hAnsi="Times New Roman"/>
      <w:sz w:val="24"/>
    </w:rPr>
    <w:tblPr>
      <w:tblInd w:w="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e">
    <w:name w:val="Невидимая таблица изм."/>
    <w:basedOn w:val="afd"/>
    <w:uiPriority w:val="99"/>
    <w:rsid w:val="00C6723F"/>
    <w:rPr>
      <w:vanish/>
    </w:rPr>
    <w:tblPr>
      <w:tblInd w:w="284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vanish/>
        <w:sz w:val="1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Название организации"/>
    <w:uiPriority w:val="11"/>
    <w:qFormat/>
    <w:rsid w:val="002B4771"/>
    <w:pPr>
      <w:spacing w:after="0" w:line="240" w:lineRule="auto"/>
      <w:jc w:val="center"/>
    </w:pPr>
    <w:rPr>
      <w:rFonts w:ascii="Times New Roman" w:hAnsi="Times New Roman"/>
      <w:b/>
      <w:sz w:val="28"/>
      <w14:ligatures w14:val="standard"/>
    </w:rPr>
  </w:style>
  <w:style w:type="paragraph" w:customStyle="1" w:styleId="122">
    <w:name w:val="Таблица Текст 12 Центр"/>
    <w:basedOn w:val="121"/>
    <w:uiPriority w:val="3"/>
    <w:qFormat/>
    <w:rsid w:val="00802E95"/>
    <w:pPr>
      <w:jc w:val="center"/>
    </w:pPr>
  </w:style>
  <w:style w:type="paragraph" w:customStyle="1" w:styleId="121">
    <w:name w:val="Таблица Текст 12"/>
    <w:uiPriority w:val="15"/>
    <w:semiHidden/>
    <w:qFormat/>
    <w:rsid w:val="00802E95"/>
    <w:pPr>
      <w:spacing w:before="80" w:after="80" w:line="240" w:lineRule="auto"/>
      <w:ind w:left="113" w:right="113"/>
    </w:pPr>
    <w:rPr>
      <w:rFonts w:ascii="Times New Roman" w:hAnsi="Times New Roman"/>
      <w:sz w:val="24"/>
      <w14:ligatures w14:val="standard"/>
    </w:rPr>
  </w:style>
  <w:style w:type="paragraph" w:customStyle="1" w:styleId="aff0">
    <w:name w:val="Рисунок"/>
    <w:next w:val="a0"/>
    <w:uiPriority w:val="6"/>
    <w:qFormat/>
    <w:rsid w:val="00D577DB"/>
    <w:pPr>
      <w:spacing w:after="0" w:line="240" w:lineRule="auto"/>
      <w:jc w:val="center"/>
    </w:pPr>
    <w:rPr>
      <w:rFonts w:ascii="Times New Roman" w:hAnsi="Times New Roman"/>
      <w:noProof/>
      <w:sz w:val="24"/>
      <w:lang w:eastAsia="ru-RU"/>
      <w14:ligatures w14:val="standard"/>
    </w:rPr>
  </w:style>
  <w:style w:type="paragraph" w:customStyle="1" w:styleId="aff1">
    <w:name w:val="Заголовок без нумерации"/>
    <w:next w:val="a0"/>
    <w:qFormat/>
    <w:rsid w:val="00C77699"/>
    <w:pPr>
      <w:spacing w:before="120" w:after="120" w:line="360" w:lineRule="auto"/>
      <w:ind w:left="284" w:right="284" w:firstLine="851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14:ligatures w14:val="standard"/>
    </w:rPr>
  </w:style>
  <w:style w:type="paragraph" w:customStyle="1" w:styleId="aff2">
    <w:name w:val="Невидимый Текст"/>
    <w:uiPriority w:val="41"/>
    <w:qFormat/>
    <w:rsid w:val="005D1452"/>
    <w:pPr>
      <w:spacing w:after="0" w:line="240" w:lineRule="auto"/>
      <w:jc w:val="right"/>
    </w:pPr>
    <w:rPr>
      <w:rFonts w:ascii="Times New Roman" w:hAnsi="Times New Roman"/>
      <w:vanish/>
      <w:sz w:val="24"/>
      <w14:ligatures w14:val="standard"/>
    </w:rPr>
  </w:style>
  <w:style w:type="paragraph" w:customStyle="1" w:styleId="aff3">
    <w:name w:val="Название приложения"/>
    <w:next w:val="a0"/>
    <w:uiPriority w:val="5"/>
    <w:qFormat/>
    <w:rsid w:val="008C6EB0"/>
    <w:pPr>
      <w:spacing w:after="0" w:line="360" w:lineRule="auto"/>
      <w:ind w:left="284" w:right="284"/>
      <w:jc w:val="center"/>
    </w:pPr>
    <w:rPr>
      <w:rFonts w:ascii="Times New Roman" w:hAnsi="Times New Roman"/>
      <w:b/>
      <w:sz w:val="24"/>
      <w14:ligatures w14:val="standard"/>
    </w:rPr>
  </w:style>
  <w:style w:type="paragraph" w:customStyle="1" w:styleId="aff4">
    <w:name w:val="Продолжение приложения"/>
    <w:basedOn w:val="aff3"/>
    <w:uiPriority w:val="5"/>
    <w:qFormat/>
    <w:rsid w:val="002F5799"/>
    <w:pPr>
      <w:jc w:val="right"/>
    </w:pPr>
    <w:rPr>
      <w:b w:val="0"/>
      <w:i/>
    </w:rPr>
  </w:style>
  <w:style w:type="paragraph" w:customStyle="1" w:styleId="1">
    <w:name w:val="Список 1 уровня"/>
    <w:basedOn w:val="a0"/>
    <w:uiPriority w:val="4"/>
    <w:qFormat/>
    <w:rsid w:val="00935CCA"/>
    <w:pPr>
      <w:numPr>
        <w:numId w:val="5"/>
      </w:numPr>
      <w:ind w:left="284" w:firstLine="567"/>
      <w:jc w:val="left"/>
    </w:pPr>
    <w:rPr>
      <w:lang w:eastAsia="ru-RU"/>
    </w:rPr>
  </w:style>
  <w:style w:type="paragraph" w:customStyle="1" w:styleId="2">
    <w:name w:val="Список 2 уровня"/>
    <w:basedOn w:val="1"/>
    <w:uiPriority w:val="4"/>
    <w:qFormat/>
    <w:rsid w:val="00935CCA"/>
    <w:pPr>
      <w:numPr>
        <w:numId w:val="6"/>
      </w:numPr>
      <w:ind w:left="567" w:right="567" w:firstLine="567"/>
    </w:pPr>
  </w:style>
  <w:style w:type="paragraph" w:styleId="23">
    <w:name w:val="toc 2"/>
    <w:basedOn w:val="a0"/>
    <w:next w:val="a0"/>
    <w:autoRedefine/>
    <w:uiPriority w:val="39"/>
    <w:unhideWhenUsed/>
    <w:rsid w:val="00CC4DD6"/>
    <w:pPr>
      <w:tabs>
        <w:tab w:val="right" w:leader="dot" w:pos="10206"/>
      </w:tabs>
      <w:ind w:firstLine="0"/>
    </w:pPr>
  </w:style>
  <w:style w:type="paragraph" w:styleId="13">
    <w:name w:val="toc 1"/>
    <w:basedOn w:val="a0"/>
    <w:next w:val="a0"/>
    <w:autoRedefine/>
    <w:uiPriority w:val="39"/>
    <w:rsid w:val="00A54D94"/>
    <w:pPr>
      <w:tabs>
        <w:tab w:val="right" w:leader="dot" w:pos="10206"/>
      </w:tabs>
      <w:spacing w:before="60" w:after="60"/>
      <w:ind w:firstLine="0"/>
    </w:pPr>
    <w:rPr>
      <w:rFonts w:ascii="Arial" w:hAnsi="Arial" w:cs="Arial"/>
      <w:b/>
      <w:noProof/>
    </w:rPr>
  </w:style>
  <w:style w:type="paragraph" w:styleId="aff5">
    <w:name w:val="caption"/>
    <w:aliases w:val="Название Таблицы"/>
    <w:next w:val="a0"/>
    <w:uiPriority w:val="6"/>
    <w:qFormat/>
    <w:rsid w:val="00445172"/>
    <w:pPr>
      <w:spacing w:before="200" w:line="240" w:lineRule="auto"/>
      <w:ind w:left="284" w:right="284" w:firstLine="567"/>
    </w:pPr>
    <w:rPr>
      <w:rFonts w:ascii="Times New Roman" w:hAnsi="Times New Roman"/>
      <w:b/>
      <w:bCs/>
      <w:sz w:val="24"/>
      <w:szCs w:val="18"/>
      <w14:ligatures w14:val="standard"/>
    </w:rPr>
  </w:style>
  <w:style w:type="paragraph" w:styleId="aff6">
    <w:name w:val="table of figures"/>
    <w:basedOn w:val="a0"/>
    <w:next w:val="a0"/>
    <w:uiPriority w:val="99"/>
    <w:rsid w:val="00CD44FB"/>
    <w:pPr>
      <w:tabs>
        <w:tab w:val="right" w:leader="dot" w:pos="10206"/>
      </w:tabs>
      <w:ind w:firstLine="0"/>
    </w:pPr>
  </w:style>
  <w:style w:type="table" w:customStyle="1" w:styleId="aff7">
    <w:name w:val="Таблицы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f8">
    <w:name w:val="Таблицы по центру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4">
    <w:name w:val="Таблицы1"/>
    <w:basedOn w:val="a2"/>
    <w:uiPriority w:val="99"/>
    <w:rsid w:val="0092383E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9">
    <w:name w:val="Заголовок ВНЕ содержания"/>
    <w:basedOn w:val="aff1"/>
    <w:qFormat/>
    <w:rsid w:val="00C77699"/>
    <w:pPr>
      <w:outlineLvl w:val="9"/>
    </w:pPr>
  </w:style>
  <w:style w:type="paragraph" w:customStyle="1" w:styleId="affa">
    <w:name w:val="Таблица шапка"/>
    <w:basedOn w:val="a0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Cs/>
      <w:sz w:val="28"/>
      <w:szCs w:val="20"/>
      <w:lang w:eastAsia="ru-RU"/>
      <w14:ligatures w14:val="none"/>
    </w:rPr>
  </w:style>
  <w:style w:type="character" w:styleId="affb">
    <w:name w:val="Book Title"/>
    <w:aliases w:val="Наименование объекта"/>
    <w:uiPriority w:val="33"/>
    <w:rsid w:val="00992B6A"/>
    <w:rPr>
      <w:rFonts w:ascii="Times New Roman" w:hAnsi="Times New Roman" w:cs="Times New Roman"/>
      <w:b/>
      <w:bCs/>
      <w:caps/>
      <w:smallCaps w:val="0"/>
      <w:noProof/>
      <w:vanish w:val="0"/>
      <w:color w:val="000000"/>
      <w:spacing w:val="5"/>
      <w:sz w:val="28"/>
      <w:szCs w:val="28"/>
    </w:rPr>
  </w:style>
  <w:style w:type="paragraph" w:customStyle="1" w:styleId="affc">
    <w:name w:val="Таблица по левому краю"/>
    <w:basedOn w:val="a0"/>
    <w:link w:val="affd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/>
      <w:color w:val="000000"/>
      <w:sz w:val="28"/>
      <w:szCs w:val="20"/>
      <w:lang w:val="x-none" w:eastAsia="x-none"/>
      <w14:ligatures w14:val="none"/>
    </w:rPr>
  </w:style>
  <w:style w:type="character" w:customStyle="1" w:styleId="affd">
    <w:name w:val="Таблица по левому краю Знак"/>
    <w:link w:val="affc"/>
    <w:uiPriority w:val="99"/>
    <w:rsid w:val="00992B6A"/>
    <w:rPr>
      <w:rFonts w:ascii="Times New Roman" w:eastAsia="Times New Roman" w:hAnsi="Times New Roman" w:cs="Times New Roman"/>
      <w:b/>
      <w:color w:val="000000"/>
      <w:sz w:val="28"/>
      <w:szCs w:val="20"/>
      <w:lang w:val="x-none" w:eastAsia="x-none"/>
    </w:rPr>
  </w:style>
  <w:style w:type="character" w:styleId="affe">
    <w:name w:val="FollowedHyperlink"/>
    <w:basedOn w:val="a1"/>
    <w:uiPriority w:val="99"/>
    <w:semiHidden/>
    <w:rsid w:val="001F18E8"/>
    <w:rPr>
      <w:color w:val="800080" w:themeColor="followedHyperlink"/>
      <w:u w:val="single"/>
    </w:rPr>
  </w:style>
  <w:style w:type="paragraph" w:customStyle="1" w:styleId="32">
    <w:name w:val="Тит3"/>
    <w:basedOn w:val="a0"/>
    <w:link w:val="33"/>
    <w:autoRedefine/>
    <w:qFormat/>
    <w:rsid w:val="001F18E8"/>
    <w:pPr>
      <w:spacing w:line="240" w:lineRule="auto"/>
      <w:ind w:left="0" w:right="0" w:firstLine="0"/>
      <w:jc w:val="center"/>
    </w:pPr>
    <w:rPr>
      <w:rFonts w:eastAsia="Calibri" w:cs="Times New Roman"/>
      <w:b/>
      <w:sz w:val="28"/>
      <w:szCs w:val="24"/>
      <w14:ligatures w14:val="none"/>
    </w:rPr>
  </w:style>
  <w:style w:type="character" w:customStyle="1" w:styleId="33">
    <w:name w:val="Тит3 Знак"/>
    <w:link w:val="32"/>
    <w:rsid w:val="001F18E8"/>
    <w:rPr>
      <w:rFonts w:ascii="Times New Roman" w:eastAsia="Calibri" w:hAnsi="Times New Roman" w:cs="Times New Roman"/>
      <w:b/>
      <w:sz w:val="28"/>
      <w:szCs w:val="24"/>
    </w:rPr>
  </w:style>
  <w:style w:type="character" w:styleId="afff">
    <w:name w:val="annotation reference"/>
    <w:basedOn w:val="a1"/>
    <w:uiPriority w:val="99"/>
    <w:semiHidden/>
    <w:rsid w:val="001F18E8"/>
    <w:rPr>
      <w:sz w:val="16"/>
      <w:szCs w:val="16"/>
    </w:rPr>
  </w:style>
  <w:style w:type="paragraph" w:styleId="afff0">
    <w:name w:val="annotation text"/>
    <w:basedOn w:val="a0"/>
    <w:link w:val="afff1"/>
    <w:uiPriority w:val="99"/>
    <w:semiHidden/>
    <w:rsid w:val="001F18E8"/>
    <w:pPr>
      <w:spacing w:line="240" w:lineRule="auto"/>
    </w:pPr>
    <w:rPr>
      <w:sz w:val="20"/>
      <w:szCs w:val="20"/>
    </w:rPr>
  </w:style>
  <w:style w:type="character" w:customStyle="1" w:styleId="afff1">
    <w:name w:val="Текст примечания Знак"/>
    <w:basedOn w:val="a1"/>
    <w:link w:val="afff0"/>
    <w:uiPriority w:val="99"/>
    <w:semiHidden/>
    <w:rsid w:val="001F18E8"/>
    <w:rPr>
      <w:rFonts w:ascii="Times New Roman" w:hAnsi="Times New Roman"/>
      <w:sz w:val="20"/>
      <w:szCs w:val="20"/>
      <w14:ligatures w14:val="standard"/>
    </w:rPr>
  </w:style>
  <w:style w:type="paragraph" w:styleId="afff2">
    <w:name w:val="annotation subject"/>
    <w:basedOn w:val="afff0"/>
    <w:next w:val="afff0"/>
    <w:link w:val="afff3"/>
    <w:uiPriority w:val="99"/>
    <w:semiHidden/>
    <w:rsid w:val="001F18E8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1F18E8"/>
    <w:rPr>
      <w:rFonts w:ascii="Times New Roman" w:hAnsi="Times New Roman"/>
      <w:b/>
      <w:bCs/>
      <w:sz w:val="20"/>
      <w:szCs w:val="20"/>
      <w14:ligatures w14:val="standard"/>
    </w:rPr>
  </w:style>
  <w:style w:type="table" w:customStyle="1" w:styleId="24">
    <w:name w:val="Таблицы2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5">
    <w:name w:val="Таблицы у Рамки1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f4">
    <w:name w:val="Формула"/>
    <w:uiPriority w:val="7"/>
    <w:qFormat/>
    <w:rsid w:val="00A60CE2"/>
    <w:pPr>
      <w:tabs>
        <w:tab w:val="right" w:pos="5670"/>
      </w:tabs>
      <w:spacing w:before="200"/>
      <w:ind w:right="284"/>
      <w:jc w:val="right"/>
    </w:pPr>
    <w:rPr>
      <w:rFonts w:ascii="Arial" w:hAnsi="Arial"/>
      <w:noProof/>
      <w:lang w:eastAsia="ru-RU"/>
      <w14:ligatures w14:val="standard"/>
    </w:rPr>
  </w:style>
  <w:style w:type="character" w:styleId="afff5">
    <w:name w:val="Placeholder Text"/>
    <w:basedOn w:val="a1"/>
    <w:uiPriority w:val="99"/>
    <w:semiHidden/>
    <w:rsid w:val="00A60CE2"/>
    <w:rPr>
      <w:color w:val="808080"/>
    </w:rPr>
  </w:style>
  <w:style w:type="paragraph" w:customStyle="1" w:styleId="afff6">
    <w:name w:val="Абзац"/>
    <w:link w:val="16"/>
    <w:qFormat/>
    <w:rsid w:val="00BD0EA2"/>
    <w:pPr>
      <w:suppressAutoHyphens/>
      <w:spacing w:before="120" w:after="0" w:line="240" w:lineRule="auto"/>
      <w:ind w:firstLine="720"/>
      <w:jc w:val="both"/>
    </w:pPr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character" w:customStyle="1" w:styleId="16">
    <w:name w:val="Абзац Знак1"/>
    <w:link w:val="afff6"/>
    <w:rsid w:val="00BD0EA2"/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paragraph" w:customStyle="1" w:styleId="afff7">
    <w:name w:val="Текст в таблице"/>
    <w:basedOn w:val="a0"/>
    <w:rsid w:val="00BD0EA2"/>
    <w:pPr>
      <w:spacing w:line="240" w:lineRule="auto"/>
      <w:ind w:left="0" w:right="0" w:firstLine="0"/>
      <w:jc w:val="center"/>
    </w:pPr>
    <w:rPr>
      <w:rFonts w:eastAsia="Times New Roman" w:cs="Times New Roman"/>
      <w:szCs w:val="24"/>
      <w:lang w:eastAsia="ru-RU"/>
      <w14:ligatures w14:val="none"/>
    </w:rPr>
  </w:style>
  <w:style w:type="paragraph" w:customStyle="1" w:styleId="42">
    <w:name w:val="Тит4"/>
    <w:basedOn w:val="a0"/>
    <w:next w:val="32"/>
    <w:link w:val="43"/>
    <w:autoRedefine/>
    <w:qFormat/>
    <w:rsid w:val="00D577DB"/>
    <w:pPr>
      <w:spacing w:line="276" w:lineRule="auto"/>
      <w:ind w:left="0" w:right="0" w:firstLine="0"/>
      <w:jc w:val="center"/>
    </w:pPr>
    <w:rPr>
      <w:rFonts w:eastAsia="Calibri" w:cs="Times New Roman"/>
      <w:b/>
      <w:caps/>
      <w:sz w:val="28"/>
      <w14:ligatures w14:val="none"/>
    </w:rPr>
  </w:style>
  <w:style w:type="character" w:customStyle="1" w:styleId="43">
    <w:name w:val="Тит4 Знак"/>
    <w:link w:val="42"/>
    <w:rsid w:val="00D577DB"/>
    <w:rPr>
      <w:rFonts w:ascii="Times New Roman" w:eastAsia="Calibri" w:hAnsi="Times New Roman" w:cs="Times New Roman"/>
      <w:b/>
      <w:caps/>
      <w:sz w:val="28"/>
    </w:rPr>
  </w:style>
  <w:style w:type="character" w:customStyle="1" w:styleId="a5">
    <w:name w:val="Абзац списка Знак"/>
    <w:link w:val="a4"/>
    <w:uiPriority w:val="34"/>
    <w:locked/>
    <w:rsid w:val="004D5211"/>
    <w:rPr>
      <w:rFonts w:ascii="Times New Roman" w:hAnsi="Times New Roman"/>
      <w:sz w:val="24"/>
      <w14:ligatures w14:val="standard"/>
    </w:rPr>
  </w:style>
  <w:style w:type="paragraph" w:customStyle="1" w:styleId="Default">
    <w:name w:val="Default"/>
    <w:rsid w:val="00FF29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NUL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hares\&#1055;&#1088;&#1086;&#1077;&#1082;&#1090;&#1085;&#1099;&#1081;\&#1055;&#1072;&#1087;&#1082;&#1072;%20&#1086;&#1073;&#1084;&#1077;&#1085;&#1072;\_&#1055;&#1047;\&#1064;&#1072;&#1073;&#1083;&#1086;&#1085;%20&#1055;&#104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B148-F0D5-4C26-BBB1-FFAA8BDC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</Template>
  <TotalTime>1</TotalTime>
  <Pages>4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Югорский Проектный Институт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Guliynin</dc:creator>
  <cp:lastModifiedBy>Буйлова Лариса Викторовна</cp:lastModifiedBy>
  <cp:revision>3</cp:revision>
  <cp:lastPrinted>2019-07-16T07:32:00Z</cp:lastPrinted>
  <dcterms:created xsi:type="dcterms:W3CDTF">2019-07-16T07:32:00Z</dcterms:created>
  <dcterms:modified xsi:type="dcterms:W3CDTF">2019-07-16T07:33:00Z</dcterms:modified>
</cp:coreProperties>
</file>